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CFE" w:rsidRPr="000E3F00" w:rsidRDefault="00DE0527" w:rsidP="000E3F00">
      <w:pPr>
        <w:keepNext/>
        <w:pBdr>
          <w:bottom w:val="single" w:sz="4" w:space="1" w:color="auto"/>
        </w:pBdr>
        <w:tabs>
          <w:tab w:val="right" w:pos="9639"/>
        </w:tabs>
        <w:spacing w:after="0"/>
        <w:jc w:val="center"/>
        <w:outlineLvl w:val="0"/>
        <w:rPr>
          <w:rFonts w:ascii="Calibri" w:hAnsi="Calibri" w:cs="Arial"/>
          <w:b/>
          <w:sz w:val="28"/>
          <w:szCs w:val="28"/>
        </w:rPr>
      </w:pPr>
      <w:r w:rsidRPr="000E3F00">
        <w:rPr>
          <w:rFonts w:ascii="Calibri" w:hAnsi="Calibri" w:cs="Arial"/>
          <w:b/>
          <w:sz w:val="28"/>
          <w:szCs w:val="28"/>
        </w:rPr>
        <w:t>Multi-SDO</w:t>
      </w:r>
      <w:r w:rsidR="000E3F00" w:rsidRPr="000E3F00">
        <w:rPr>
          <w:rFonts w:ascii="Calibri" w:hAnsi="Calibri" w:cs="Arial"/>
          <w:b/>
          <w:sz w:val="28"/>
          <w:szCs w:val="28"/>
        </w:rPr>
        <w:t xml:space="preserve"> Project on </w:t>
      </w:r>
      <w:r w:rsidR="00713CDE" w:rsidRPr="00713CDE">
        <w:rPr>
          <w:rFonts w:ascii="Calibri" w:hAnsi="Calibri" w:cs="Arial"/>
          <w:b/>
          <w:sz w:val="28"/>
          <w:szCs w:val="28"/>
        </w:rPr>
        <w:t>Converged Management Model Alignment (Phase 2)</w:t>
      </w:r>
    </w:p>
    <w:p w:rsidR="0095392C" w:rsidRPr="000E3F00" w:rsidRDefault="0095392C" w:rsidP="0095392C">
      <w:pPr>
        <w:keepNext/>
        <w:pBdr>
          <w:bottom w:val="single" w:sz="4" w:space="1" w:color="auto"/>
        </w:pBdr>
        <w:tabs>
          <w:tab w:val="right" w:pos="9639"/>
        </w:tabs>
        <w:outlineLvl w:val="0"/>
        <w:rPr>
          <w:rFonts w:ascii="Calibri" w:hAnsi="Calibri" w:cs="Arial"/>
          <w:b/>
          <w:sz w:val="24"/>
          <w:lang w:val="it-IT"/>
        </w:rPr>
      </w:pPr>
    </w:p>
    <w:p w:rsidR="000E3F00" w:rsidRPr="00C76B5C" w:rsidRDefault="000E3F00" w:rsidP="000E3F00">
      <w:pPr>
        <w:keepNext/>
        <w:tabs>
          <w:tab w:val="left" w:pos="2127"/>
        </w:tabs>
        <w:spacing w:after="0"/>
        <w:ind w:left="2126" w:hanging="2126"/>
        <w:outlineLvl w:val="0"/>
        <w:rPr>
          <w:rFonts w:ascii="Calibri" w:hAnsi="Calibri"/>
          <w:b/>
          <w:lang w:val="de-DE"/>
        </w:rPr>
      </w:pPr>
      <w:proofErr w:type="spellStart"/>
      <w:r w:rsidRPr="009870DD">
        <w:rPr>
          <w:rFonts w:ascii="Calibri" w:hAnsi="Calibri"/>
          <w:b/>
          <w:lang w:val="de-DE"/>
        </w:rPr>
        <w:t>Document</w:t>
      </w:r>
      <w:proofErr w:type="spellEnd"/>
      <w:r w:rsidRPr="009870DD">
        <w:rPr>
          <w:rFonts w:ascii="Calibri" w:hAnsi="Calibri"/>
          <w:b/>
          <w:lang w:val="de-DE"/>
        </w:rPr>
        <w:t xml:space="preserve"> </w:t>
      </w:r>
      <w:proofErr w:type="spellStart"/>
      <w:r w:rsidRPr="009870DD">
        <w:rPr>
          <w:rFonts w:ascii="Calibri" w:hAnsi="Calibri"/>
          <w:b/>
          <w:lang w:val="de-DE"/>
        </w:rPr>
        <w:t>number</w:t>
      </w:r>
      <w:proofErr w:type="spellEnd"/>
      <w:r w:rsidRPr="009870DD">
        <w:rPr>
          <w:rFonts w:ascii="Calibri" w:hAnsi="Calibri"/>
          <w:b/>
          <w:lang w:val="de-DE"/>
        </w:rPr>
        <w:t>:</w:t>
      </w:r>
      <w:r w:rsidRPr="009870DD">
        <w:rPr>
          <w:rFonts w:ascii="Calibri" w:hAnsi="Calibri"/>
          <w:b/>
          <w:lang w:val="de-DE"/>
        </w:rPr>
        <w:tab/>
      </w:r>
      <w:r w:rsidR="00F239D9" w:rsidRPr="00F239D9">
        <w:rPr>
          <w:rFonts w:ascii="Calibri" w:hAnsi="Calibri"/>
          <w:b/>
          <w:lang w:val="de-DE"/>
        </w:rPr>
        <w:t>S5eMA20135</w:t>
      </w:r>
    </w:p>
    <w:p w:rsidR="009B4F61" w:rsidRPr="000E3F00" w:rsidRDefault="00465178" w:rsidP="000E3F00">
      <w:pPr>
        <w:keepNext/>
        <w:tabs>
          <w:tab w:val="left" w:pos="2127"/>
        </w:tabs>
        <w:spacing w:after="0"/>
        <w:ind w:left="2126" w:hanging="2126"/>
        <w:outlineLvl w:val="0"/>
        <w:rPr>
          <w:rFonts w:ascii="Calibri" w:hAnsi="Calibri"/>
          <w:b/>
        </w:rPr>
      </w:pPr>
      <w:r w:rsidRPr="009870DD">
        <w:rPr>
          <w:rFonts w:ascii="Calibri" w:hAnsi="Calibri"/>
          <w:b/>
          <w:lang w:val="de-DE"/>
        </w:rPr>
        <w:t>Source:</w:t>
      </w:r>
      <w:r w:rsidRPr="009870DD">
        <w:rPr>
          <w:rFonts w:ascii="Calibri" w:hAnsi="Calibri"/>
          <w:b/>
          <w:lang w:val="de-DE"/>
        </w:rPr>
        <w:tab/>
      </w:r>
      <w:r w:rsidR="009870DD" w:rsidRPr="009870DD">
        <w:rPr>
          <w:rFonts w:ascii="Calibri" w:hAnsi="Calibri"/>
          <w:b/>
          <w:lang w:val="de-DE"/>
        </w:rPr>
        <w:t xml:space="preserve">Bernd </w:t>
      </w:r>
      <w:proofErr w:type="spellStart"/>
      <w:r w:rsidR="009870DD" w:rsidRPr="009870DD">
        <w:rPr>
          <w:rFonts w:ascii="Calibri" w:hAnsi="Calibri"/>
          <w:b/>
          <w:lang w:val="de-DE"/>
        </w:rPr>
        <w:t>Zeuner</w:t>
      </w:r>
      <w:proofErr w:type="spellEnd"/>
      <w:r w:rsidR="009870DD" w:rsidRPr="009870DD">
        <w:rPr>
          <w:rFonts w:ascii="Calibri" w:hAnsi="Calibri"/>
          <w:b/>
          <w:lang w:val="de-DE"/>
        </w:rPr>
        <w:t xml:space="preserve"> (Deutsche Telekom) </w:t>
      </w:r>
      <w:r w:rsidR="00F665C0" w:rsidRPr="009870DD">
        <w:rPr>
          <w:rFonts w:ascii="Calibri" w:hAnsi="Calibri"/>
          <w:b/>
          <w:lang w:val="de-DE"/>
        </w:rPr>
        <w:t>(</w:t>
      </w:r>
      <w:r w:rsidR="00AE6A26" w:rsidRPr="009870DD">
        <w:rPr>
          <w:rFonts w:ascii="Calibri" w:hAnsi="Calibri"/>
          <w:b/>
          <w:lang w:val="de-DE"/>
        </w:rPr>
        <w:t xml:space="preserve">prov. </w:t>
      </w:r>
      <w:r w:rsidR="00F665C0">
        <w:rPr>
          <w:rFonts w:ascii="Calibri" w:hAnsi="Calibri"/>
          <w:b/>
        </w:rPr>
        <w:t>Convener)</w:t>
      </w:r>
    </w:p>
    <w:p w:rsidR="000E3F00" w:rsidRDefault="009B4F61" w:rsidP="000E3F00">
      <w:pPr>
        <w:keepNext/>
        <w:pBdr>
          <w:bottom w:val="single" w:sz="4" w:space="1" w:color="auto"/>
        </w:pBdr>
        <w:tabs>
          <w:tab w:val="left" w:pos="2127"/>
        </w:tabs>
        <w:spacing w:after="0"/>
        <w:ind w:left="2126" w:hanging="2126"/>
        <w:outlineLvl w:val="0"/>
        <w:rPr>
          <w:rFonts w:ascii="Calibri" w:hAnsi="Calibri" w:cs="Arial"/>
          <w:b/>
        </w:rPr>
      </w:pPr>
      <w:r w:rsidRPr="000E3F00">
        <w:rPr>
          <w:rFonts w:ascii="Calibri" w:hAnsi="Calibri" w:cs="Arial"/>
          <w:b/>
        </w:rPr>
        <w:t>Title:</w:t>
      </w:r>
      <w:r w:rsidRPr="000E3F00">
        <w:rPr>
          <w:rFonts w:ascii="Calibri" w:hAnsi="Calibri" w:cs="Arial"/>
          <w:b/>
        </w:rPr>
        <w:tab/>
      </w:r>
      <w:r w:rsidR="00582AA8" w:rsidRPr="000E3F00">
        <w:rPr>
          <w:rFonts w:ascii="Calibri" w:hAnsi="Calibri" w:cs="Arial"/>
          <w:b/>
        </w:rPr>
        <w:tab/>
      </w:r>
      <w:r w:rsidR="00713CDE">
        <w:rPr>
          <w:rFonts w:ascii="Calibri" w:hAnsi="Calibri" w:cs="Arial"/>
          <w:b/>
        </w:rPr>
        <w:t xml:space="preserve">Agenda </w:t>
      </w:r>
      <w:r w:rsidR="00F239D9">
        <w:rPr>
          <w:rFonts w:ascii="Calibri" w:hAnsi="Calibri" w:cs="Arial"/>
          <w:b/>
        </w:rPr>
        <w:t>30</w:t>
      </w:r>
      <w:r w:rsidR="00D23D53" w:rsidRPr="00D23D53">
        <w:rPr>
          <w:rFonts w:ascii="Calibri" w:hAnsi="Calibri" w:cs="Arial"/>
          <w:b/>
          <w:vertAlign w:val="superscript"/>
        </w:rPr>
        <w:t>th</w:t>
      </w:r>
      <w:r w:rsidR="00D23D53">
        <w:rPr>
          <w:rFonts w:ascii="Calibri" w:hAnsi="Calibri" w:cs="Arial"/>
          <w:b/>
        </w:rPr>
        <w:t xml:space="preserve"> </w:t>
      </w:r>
      <w:r w:rsidR="00FC5FF0">
        <w:rPr>
          <w:rFonts w:ascii="Calibri" w:hAnsi="Calibri" w:cs="Arial"/>
          <w:b/>
        </w:rPr>
        <w:t xml:space="preserve">meeting (cc) </w:t>
      </w:r>
      <w:r w:rsidR="0079748D" w:rsidRPr="000E3F00">
        <w:rPr>
          <w:rFonts w:ascii="Calibri" w:hAnsi="Calibri" w:cs="Arial"/>
          <w:b/>
        </w:rPr>
        <w:t>M</w:t>
      </w:r>
      <w:r w:rsidR="000E3F00" w:rsidRPr="000E3F00">
        <w:rPr>
          <w:rFonts w:ascii="Calibri" w:hAnsi="Calibri" w:cs="Arial"/>
          <w:b/>
        </w:rPr>
        <w:t>ulti</w:t>
      </w:r>
      <w:r w:rsidR="0079748D" w:rsidRPr="000E3F00">
        <w:rPr>
          <w:rFonts w:ascii="Calibri" w:hAnsi="Calibri" w:cs="Arial"/>
          <w:b/>
        </w:rPr>
        <w:t xml:space="preserve">-SDO Project </w:t>
      </w:r>
      <w:r w:rsidR="00713CDE" w:rsidRPr="00713CDE">
        <w:rPr>
          <w:rFonts w:ascii="Calibri" w:hAnsi="Calibri" w:cs="Arial"/>
          <w:b/>
        </w:rPr>
        <w:t>Converged Mana</w:t>
      </w:r>
      <w:r w:rsidR="00B96764">
        <w:rPr>
          <w:rFonts w:ascii="Calibri" w:hAnsi="Calibri" w:cs="Arial"/>
          <w:b/>
        </w:rPr>
        <w:t>gement Model Alignment</w:t>
      </w:r>
    </w:p>
    <w:p w:rsidR="000E3F00" w:rsidRDefault="000E3F00" w:rsidP="000E3F00">
      <w:pPr>
        <w:keepNext/>
        <w:pBdr>
          <w:bottom w:val="single" w:sz="4" w:space="1" w:color="auto"/>
        </w:pBdr>
        <w:tabs>
          <w:tab w:val="left" w:pos="2127"/>
        </w:tabs>
        <w:spacing w:after="0"/>
        <w:ind w:left="2126" w:hanging="2126"/>
        <w:outlineLvl w:val="0"/>
        <w:rPr>
          <w:rFonts w:ascii="Calibri" w:hAnsi="Calibri" w:cs="Arial"/>
          <w:b/>
        </w:rPr>
      </w:pPr>
      <w:r>
        <w:rPr>
          <w:rFonts w:ascii="Calibri" w:hAnsi="Calibri" w:cs="Arial"/>
          <w:b/>
        </w:rPr>
        <w:t>Meeting date/time:</w:t>
      </w:r>
      <w:r>
        <w:rPr>
          <w:rFonts w:ascii="Calibri" w:hAnsi="Calibri" w:cs="Arial"/>
          <w:b/>
        </w:rPr>
        <w:tab/>
      </w:r>
      <w:r w:rsidR="006E7D7B">
        <w:rPr>
          <w:rFonts w:ascii="Calibri" w:hAnsi="Calibri" w:cs="Arial"/>
          <w:b/>
        </w:rPr>
        <w:t>Monday</w:t>
      </w:r>
      <w:r w:rsidR="00B429F4">
        <w:rPr>
          <w:rFonts w:ascii="Calibri" w:hAnsi="Calibri" w:cs="Arial"/>
          <w:b/>
        </w:rPr>
        <w:t xml:space="preserve"> </w:t>
      </w:r>
      <w:r w:rsidR="006E7D7B">
        <w:rPr>
          <w:rFonts w:ascii="Calibri" w:hAnsi="Calibri" w:cs="Arial"/>
          <w:b/>
        </w:rPr>
        <w:t>May</w:t>
      </w:r>
      <w:r w:rsidR="00B429F4">
        <w:rPr>
          <w:rFonts w:ascii="Calibri" w:hAnsi="Calibri" w:cs="Arial"/>
          <w:b/>
        </w:rPr>
        <w:t xml:space="preserve"> </w:t>
      </w:r>
      <w:r w:rsidR="00F239D9">
        <w:rPr>
          <w:rFonts w:ascii="Calibri" w:hAnsi="Calibri" w:cs="Arial"/>
          <w:b/>
        </w:rPr>
        <w:t>23</w:t>
      </w:r>
      <w:r w:rsidR="00F239D9" w:rsidRPr="00F239D9">
        <w:rPr>
          <w:rFonts w:ascii="Calibri" w:hAnsi="Calibri" w:cs="Arial"/>
          <w:b/>
          <w:vertAlign w:val="superscript"/>
        </w:rPr>
        <w:t>rd</w:t>
      </w:r>
      <w:r w:rsidR="009870DD">
        <w:rPr>
          <w:rFonts w:ascii="Calibri" w:hAnsi="Calibri" w:cs="Arial"/>
          <w:b/>
        </w:rPr>
        <w:t xml:space="preserve"> </w:t>
      </w:r>
      <w:r w:rsidR="0096277F">
        <w:rPr>
          <w:rFonts w:ascii="Calibri" w:hAnsi="Calibri" w:cs="Arial"/>
          <w:b/>
        </w:rPr>
        <w:t xml:space="preserve">2014; </w:t>
      </w:r>
      <w:r w:rsidR="00D23D53">
        <w:rPr>
          <w:rFonts w:ascii="Calibri" w:hAnsi="Calibri" w:cs="Arial"/>
          <w:b/>
        </w:rPr>
        <w:t>1</w:t>
      </w:r>
      <w:r w:rsidR="00C76B5C">
        <w:rPr>
          <w:rFonts w:ascii="Calibri" w:hAnsi="Calibri" w:cs="Arial"/>
          <w:b/>
        </w:rPr>
        <w:t>5</w:t>
      </w:r>
      <w:r w:rsidR="009870DD">
        <w:rPr>
          <w:rFonts w:ascii="Calibri" w:hAnsi="Calibri" w:cs="Arial"/>
          <w:b/>
        </w:rPr>
        <w:t>:00 CE</w:t>
      </w:r>
      <w:r w:rsidR="00B429F4">
        <w:rPr>
          <w:rFonts w:ascii="Calibri" w:hAnsi="Calibri" w:cs="Arial"/>
          <w:b/>
        </w:rPr>
        <w:t>S</w:t>
      </w:r>
      <w:r w:rsidR="009870DD">
        <w:rPr>
          <w:rFonts w:ascii="Calibri" w:hAnsi="Calibri" w:cs="Arial"/>
          <w:b/>
        </w:rPr>
        <w:t>T</w:t>
      </w:r>
    </w:p>
    <w:p w:rsidR="00941705" w:rsidRDefault="00941705" w:rsidP="000E3F00">
      <w:pPr>
        <w:keepNext/>
        <w:pBdr>
          <w:bottom w:val="single" w:sz="4" w:space="1" w:color="auto"/>
        </w:pBdr>
        <w:tabs>
          <w:tab w:val="left" w:pos="2127"/>
        </w:tabs>
        <w:spacing w:after="0"/>
        <w:ind w:left="2126" w:hanging="2126"/>
        <w:outlineLvl w:val="0"/>
        <w:rPr>
          <w:rFonts w:ascii="Calibri" w:hAnsi="Calibri" w:cs="Arial"/>
          <w:b/>
        </w:rPr>
      </w:pPr>
    </w:p>
    <w:p w:rsidR="00F665C0" w:rsidRDefault="00941705" w:rsidP="0096277F">
      <w:pPr>
        <w:keepNext/>
        <w:pBdr>
          <w:bottom w:val="single" w:sz="4" w:space="1" w:color="auto"/>
        </w:pBdr>
        <w:tabs>
          <w:tab w:val="left" w:pos="2977"/>
        </w:tabs>
        <w:spacing w:after="0"/>
        <w:ind w:left="2977" w:hanging="2977"/>
        <w:outlineLvl w:val="0"/>
        <w:rPr>
          <w:rFonts w:ascii="Calibri" w:hAnsi="Calibri" w:cs="Arial"/>
          <w:b/>
        </w:rPr>
      </w:pPr>
      <w:r w:rsidRPr="00941705">
        <w:rPr>
          <w:rFonts w:ascii="Calibri" w:hAnsi="Calibri" w:cs="Arial"/>
          <w:b/>
        </w:rPr>
        <w:t>Approved Multi-SDO Project</w:t>
      </w:r>
      <w:r>
        <w:rPr>
          <w:rFonts w:ascii="Calibri" w:hAnsi="Calibri" w:cs="Arial"/>
          <w:b/>
        </w:rPr>
        <w:t>:</w:t>
      </w:r>
      <w:r>
        <w:rPr>
          <w:rFonts w:ascii="Calibri" w:hAnsi="Calibri" w:cs="Arial"/>
          <w:b/>
        </w:rPr>
        <w:tab/>
      </w:r>
      <w:hyperlink r:id="rId7" w:history="1">
        <w:r w:rsidRPr="008340C2">
          <w:rPr>
            <w:rStyle w:val="Hyperlink"/>
            <w:rFonts w:ascii="Calibri" w:hAnsi="Calibri" w:cs="Arial"/>
            <w:b/>
          </w:rPr>
          <w:t>S5eMA20003</w:t>
        </w:r>
      </w:hyperlink>
    </w:p>
    <w:p w:rsidR="00941705" w:rsidRDefault="00941705" w:rsidP="0096277F">
      <w:pPr>
        <w:keepNext/>
        <w:pBdr>
          <w:bottom w:val="single" w:sz="4" w:space="1" w:color="auto"/>
        </w:pBdr>
        <w:tabs>
          <w:tab w:val="left" w:pos="2977"/>
        </w:tabs>
        <w:spacing w:after="0"/>
        <w:ind w:left="2977" w:hanging="2977"/>
        <w:outlineLvl w:val="0"/>
        <w:rPr>
          <w:rFonts w:ascii="Calibri" w:hAnsi="Calibri" w:cs="Arial"/>
          <w:b/>
        </w:rPr>
      </w:pPr>
      <w:r>
        <w:rPr>
          <w:rFonts w:ascii="Calibri" w:hAnsi="Calibri" w:cs="Arial"/>
          <w:b/>
        </w:rPr>
        <w:t>Current Working Procedures:</w:t>
      </w:r>
      <w:r>
        <w:rPr>
          <w:rFonts w:ascii="Calibri" w:hAnsi="Calibri" w:cs="Arial"/>
          <w:b/>
        </w:rPr>
        <w:tab/>
      </w:r>
      <w:hyperlink r:id="rId8" w:history="1">
        <w:r w:rsidR="00B96764" w:rsidRPr="008340C2">
          <w:rPr>
            <w:rStyle w:val="Hyperlink"/>
            <w:rFonts w:ascii="Calibri" w:hAnsi="Calibri" w:cs="Arial"/>
            <w:b/>
          </w:rPr>
          <w:t>S5eMA20042</w:t>
        </w:r>
      </w:hyperlink>
    </w:p>
    <w:p w:rsidR="00E02496" w:rsidRDefault="00E02496" w:rsidP="0096277F">
      <w:pPr>
        <w:keepNext/>
        <w:pBdr>
          <w:bottom w:val="single" w:sz="4" w:space="1" w:color="auto"/>
        </w:pBdr>
        <w:tabs>
          <w:tab w:val="left" w:pos="2977"/>
        </w:tabs>
        <w:spacing w:after="0"/>
        <w:ind w:left="2977" w:hanging="2977"/>
        <w:outlineLvl w:val="0"/>
        <w:rPr>
          <w:rFonts w:ascii="Calibri" w:hAnsi="Calibri" w:cs="Arial"/>
          <w:b/>
        </w:rPr>
      </w:pPr>
      <w:r>
        <w:rPr>
          <w:rFonts w:ascii="Calibri" w:hAnsi="Calibri" w:cs="Arial"/>
          <w:b/>
        </w:rPr>
        <w:t>Curre</w:t>
      </w:r>
      <w:r w:rsidR="00176CA1">
        <w:rPr>
          <w:rFonts w:ascii="Calibri" w:hAnsi="Calibri" w:cs="Arial"/>
          <w:b/>
        </w:rPr>
        <w:t>nt Model Repertoire</w:t>
      </w:r>
      <w:r w:rsidR="0096277F">
        <w:rPr>
          <w:rFonts w:ascii="Calibri" w:hAnsi="Calibri" w:cs="Arial"/>
          <w:b/>
        </w:rPr>
        <w:t xml:space="preserve"> (v5.</w:t>
      </w:r>
      <w:r w:rsidR="006E7D7B">
        <w:rPr>
          <w:rFonts w:ascii="Calibri" w:hAnsi="Calibri" w:cs="Arial"/>
          <w:b/>
        </w:rPr>
        <w:t>3</w:t>
      </w:r>
      <w:r w:rsidR="0096277F">
        <w:rPr>
          <w:rFonts w:ascii="Calibri" w:hAnsi="Calibri" w:cs="Arial"/>
          <w:b/>
        </w:rPr>
        <w:t>)</w:t>
      </w:r>
      <w:r w:rsidR="00176CA1">
        <w:rPr>
          <w:rFonts w:ascii="Calibri" w:hAnsi="Calibri" w:cs="Arial"/>
          <w:b/>
        </w:rPr>
        <w:t>:</w:t>
      </w:r>
      <w:r w:rsidR="00176CA1">
        <w:rPr>
          <w:rFonts w:ascii="Calibri" w:hAnsi="Calibri" w:cs="Arial"/>
          <w:b/>
        </w:rPr>
        <w:tab/>
      </w:r>
      <w:hyperlink r:id="rId9" w:history="1">
        <w:r w:rsidR="006E7D7B">
          <w:rPr>
            <w:rStyle w:val="Hyperlink"/>
            <w:rFonts w:ascii="Calibri" w:hAnsi="Calibri" w:cs="Arial"/>
            <w:b/>
          </w:rPr>
          <w:t>S5eMA20125</w:t>
        </w:r>
      </w:hyperlink>
    </w:p>
    <w:p w:rsidR="00D579BD" w:rsidRDefault="00D579BD" w:rsidP="0096277F">
      <w:pPr>
        <w:keepNext/>
        <w:pBdr>
          <w:bottom w:val="single" w:sz="4" w:space="1" w:color="auto"/>
        </w:pBdr>
        <w:tabs>
          <w:tab w:val="left" w:pos="2977"/>
        </w:tabs>
        <w:spacing w:after="0"/>
        <w:ind w:left="2977" w:hanging="2977"/>
        <w:outlineLvl w:val="0"/>
        <w:rPr>
          <w:rFonts w:ascii="Calibri" w:hAnsi="Calibri" w:cs="Arial"/>
          <w:b/>
        </w:rPr>
      </w:pPr>
      <w:r>
        <w:rPr>
          <w:rFonts w:ascii="Calibri" w:hAnsi="Calibri" w:cs="Arial"/>
          <w:b/>
        </w:rPr>
        <w:t>Current FNIM:</w:t>
      </w:r>
      <w:r>
        <w:rPr>
          <w:rFonts w:ascii="Calibri" w:hAnsi="Calibri" w:cs="Arial"/>
          <w:b/>
        </w:rPr>
        <w:tab/>
      </w:r>
      <w:hyperlink r:id="rId10" w:history="1">
        <w:r w:rsidRPr="008340C2">
          <w:rPr>
            <w:rStyle w:val="Hyperlink"/>
            <w:rFonts w:ascii="Calibri" w:hAnsi="Calibri" w:cs="Arial"/>
            <w:b/>
          </w:rPr>
          <w:t>S5eM</w:t>
        </w:r>
        <w:r w:rsidRPr="008340C2">
          <w:rPr>
            <w:rStyle w:val="Hyperlink"/>
            <w:rFonts w:ascii="Calibri" w:hAnsi="Calibri" w:cs="Arial"/>
            <w:b/>
          </w:rPr>
          <w:t>A</w:t>
        </w:r>
        <w:r w:rsidRPr="008340C2">
          <w:rPr>
            <w:rStyle w:val="Hyperlink"/>
            <w:rFonts w:ascii="Calibri" w:hAnsi="Calibri" w:cs="Arial"/>
            <w:b/>
          </w:rPr>
          <w:t>20074</w:t>
        </w:r>
      </w:hyperlink>
    </w:p>
    <w:p w:rsidR="00D579BD" w:rsidRDefault="00D579BD" w:rsidP="0096277F">
      <w:pPr>
        <w:keepNext/>
        <w:pBdr>
          <w:bottom w:val="single" w:sz="4" w:space="1" w:color="auto"/>
        </w:pBdr>
        <w:tabs>
          <w:tab w:val="left" w:pos="2977"/>
        </w:tabs>
        <w:spacing w:after="0"/>
        <w:ind w:left="2977" w:hanging="2977"/>
        <w:outlineLvl w:val="0"/>
        <w:rPr>
          <w:rFonts w:ascii="Calibri" w:hAnsi="Calibri" w:cs="Arial"/>
          <w:b/>
        </w:rPr>
      </w:pPr>
      <w:r>
        <w:rPr>
          <w:rFonts w:ascii="Calibri" w:hAnsi="Calibri" w:cs="Arial"/>
          <w:b/>
        </w:rPr>
        <w:t>Current FNOM:</w:t>
      </w:r>
      <w:r>
        <w:rPr>
          <w:rFonts w:ascii="Calibri" w:hAnsi="Calibri" w:cs="Arial"/>
          <w:b/>
        </w:rPr>
        <w:tab/>
        <w:t>S5eMA20xxx (</w:t>
      </w:r>
      <w:r w:rsidR="00EB0471">
        <w:rPr>
          <w:rFonts w:ascii="Calibri" w:hAnsi="Calibri" w:cs="Arial"/>
          <w:b/>
        </w:rPr>
        <w:t>not yet available, intended to be merged with FNIM)</w:t>
      </w:r>
    </w:p>
    <w:p w:rsidR="00D579BD" w:rsidRDefault="00D579BD" w:rsidP="0096277F">
      <w:pPr>
        <w:keepNext/>
        <w:pBdr>
          <w:bottom w:val="single" w:sz="4" w:space="1" w:color="auto"/>
        </w:pBdr>
        <w:tabs>
          <w:tab w:val="left" w:pos="2977"/>
        </w:tabs>
        <w:spacing w:after="0"/>
        <w:ind w:left="2977" w:hanging="2977"/>
        <w:outlineLvl w:val="0"/>
        <w:rPr>
          <w:rFonts w:ascii="Calibri" w:hAnsi="Calibri" w:cs="Arial"/>
          <w:b/>
        </w:rPr>
      </w:pPr>
      <w:r>
        <w:rPr>
          <w:rFonts w:ascii="Calibri" w:hAnsi="Calibri" w:cs="Arial"/>
          <w:b/>
        </w:rPr>
        <w:t>Current UOM</w:t>
      </w:r>
      <w:r w:rsidR="0096277F">
        <w:rPr>
          <w:rFonts w:ascii="Calibri" w:hAnsi="Calibri" w:cs="Arial"/>
          <w:b/>
        </w:rPr>
        <w:t xml:space="preserve"> (v5.</w:t>
      </w:r>
      <w:r w:rsidR="006E7D7B">
        <w:rPr>
          <w:rFonts w:ascii="Calibri" w:hAnsi="Calibri" w:cs="Arial"/>
          <w:b/>
        </w:rPr>
        <w:t>2</w:t>
      </w:r>
      <w:r w:rsidR="0096277F">
        <w:rPr>
          <w:rFonts w:ascii="Calibri" w:hAnsi="Calibri" w:cs="Arial"/>
          <w:b/>
        </w:rPr>
        <w:t>)</w:t>
      </w:r>
      <w:r>
        <w:rPr>
          <w:rFonts w:ascii="Calibri" w:hAnsi="Calibri" w:cs="Arial"/>
          <w:b/>
        </w:rPr>
        <w:t>:</w:t>
      </w:r>
      <w:r>
        <w:rPr>
          <w:rFonts w:ascii="Calibri" w:hAnsi="Calibri" w:cs="Arial"/>
          <w:b/>
        </w:rPr>
        <w:tab/>
      </w:r>
      <w:hyperlink r:id="rId11" w:history="1">
        <w:r w:rsidR="006E7D7B">
          <w:rPr>
            <w:rStyle w:val="Hyperlink"/>
            <w:rFonts w:ascii="Calibri" w:hAnsi="Calibri" w:cs="Arial"/>
            <w:b/>
          </w:rPr>
          <w:t>S5eMA20126</w:t>
        </w:r>
      </w:hyperlink>
    </w:p>
    <w:p w:rsidR="00D579BD" w:rsidRPr="008340C2" w:rsidRDefault="00D579BD" w:rsidP="0096277F">
      <w:pPr>
        <w:keepNext/>
        <w:pBdr>
          <w:bottom w:val="single" w:sz="4" w:space="1" w:color="auto"/>
        </w:pBdr>
        <w:tabs>
          <w:tab w:val="left" w:pos="2977"/>
        </w:tabs>
        <w:spacing w:after="0"/>
        <w:ind w:left="2977" w:hanging="2977"/>
        <w:outlineLvl w:val="0"/>
        <w:rPr>
          <w:rFonts w:ascii="Calibri" w:hAnsi="Calibri" w:cs="Arial"/>
          <w:b/>
        </w:rPr>
      </w:pPr>
      <w:r>
        <w:rPr>
          <w:rFonts w:ascii="Calibri" w:hAnsi="Calibri" w:cs="Arial"/>
          <w:b/>
        </w:rPr>
        <w:t>Current UIM:</w:t>
      </w:r>
      <w:r>
        <w:rPr>
          <w:rFonts w:ascii="Calibri" w:hAnsi="Calibri" w:cs="Arial"/>
          <w:b/>
        </w:rPr>
        <w:tab/>
      </w:r>
      <w:r w:rsidR="008340C2">
        <w:rPr>
          <w:rFonts w:ascii="Calibri" w:hAnsi="Calibri" w:cs="Arial"/>
          <w:b/>
        </w:rPr>
        <w:t xml:space="preserve">3GPP: </w:t>
      </w:r>
      <w:hyperlink r:id="rId12" w:history="1">
        <w:r w:rsidRPr="00ED2CFA">
          <w:rPr>
            <w:rStyle w:val="Hyperlink"/>
            <w:rFonts w:ascii="Calibri" w:hAnsi="Calibri" w:cs="Arial"/>
            <w:b/>
          </w:rPr>
          <w:t>TS 28.620</w:t>
        </w:r>
      </w:hyperlink>
      <w:r w:rsidR="008340C2">
        <w:rPr>
          <w:rFonts w:ascii="Calibri" w:hAnsi="Calibri" w:cs="Arial"/>
          <w:b/>
        </w:rPr>
        <w:t xml:space="preserve"> / TM Forum</w:t>
      </w:r>
      <w:r w:rsidR="00C36BCB">
        <w:rPr>
          <w:rFonts w:ascii="Calibri" w:hAnsi="Calibri" w:cs="Arial"/>
          <w:b/>
        </w:rPr>
        <w:t>:</w:t>
      </w:r>
      <w:r w:rsidR="008340C2">
        <w:rPr>
          <w:rFonts w:ascii="Calibri" w:hAnsi="Calibri" w:cs="Arial"/>
          <w:b/>
        </w:rPr>
        <w:t xml:space="preserve"> </w:t>
      </w:r>
      <w:hyperlink r:id="rId13" w:history="1">
        <w:r w:rsidR="008340C2" w:rsidRPr="008340C2">
          <w:rPr>
            <w:rStyle w:val="Hyperlink"/>
            <w:rFonts w:ascii="Calibri" w:hAnsi="Calibri" w:cs="Arial"/>
            <w:b/>
          </w:rPr>
          <w:t>FMC_FNIM_UIM</w:t>
        </w:r>
      </w:hyperlink>
      <w:r w:rsidR="008340C2">
        <w:rPr>
          <w:rFonts w:ascii="Calibri" w:hAnsi="Calibri" w:cs="Arial"/>
          <w:b/>
        </w:rPr>
        <w:t xml:space="preserve"> (</w:t>
      </w:r>
      <w:hyperlink r:id="rId14" w:history="1">
        <w:r w:rsidR="008340C2" w:rsidRPr="008340C2">
          <w:rPr>
            <w:rStyle w:val="Hyperlink"/>
            <w:rFonts w:ascii="Calibri" w:hAnsi="Calibri" w:cs="Arial"/>
            <w:b/>
          </w:rPr>
          <w:t>HTML-version</w:t>
        </w:r>
      </w:hyperlink>
      <w:r w:rsidR="008340C2">
        <w:rPr>
          <w:rFonts w:ascii="Calibri" w:hAnsi="Calibri" w:cs="Arial"/>
          <w:b/>
        </w:rPr>
        <w:t>)</w:t>
      </w:r>
    </w:p>
    <w:p w:rsidR="00D579BD" w:rsidRPr="000E3F00" w:rsidRDefault="00D579BD" w:rsidP="000E3F00">
      <w:pPr>
        <w:keepNext/>
        <w:pBdr>
          <w:bottom w:val="single" w:sz="4" w:space="1" w:color="auto"/>
        </w:pBdr>
        <w:tabs>
          <w:tab w:val="left" w:pos="2127"/>
        </w:tabs>
        <w:spacing w:after="0"/>
        <w:ind w:left="2126" w:hanging="2126"/>
        <w:outlineLvl w:val="0"/>
        <w:rPr>
          <w:rFonts w:ascii="Calibri" w:hAnsi="Calibri" w:cs="Arial"/>
          <w:b/>
        </w:rPr>
      </w:pPr>
    </w:p>
    <w:p w:rsidR="000E3F00" w:rsidRPr="000E3F00" w:rsidRDefault="000E3F00" w:rsidP="00CF6C45">
      <w:pPr>
        <w:keepNext/>
        <w:tabs>
          <w:tab w:val="left" w:pos="2127"/>
        </w:tabs>
        <w:spacing w:after="0"/>
        <w:ind w:left="2126" w:hanging="2126"/>
        <w:outlineLvl w:val="0"/>
        <w:rPr>
          <w:rFonts w:ascii="Calibri" w:hAnsi="Calibri"/>
          <w:b/>
        </w:rPr>
      </w:pPr>
    </w:p>
    <w:p w:rsidR="009537F4" w:rsidRPr="00FC79CE" w:rsidRDefault="00B96764" w:rsidP="009537F4">
      <w:pPr>
        <w:numPr>
          <w:ilvl w:val="0"/>
          <w:numId w:val="30"/>
        </w:numPr>
        <w:spacing w:before="120" w:after="120"/>
        <w:rPr>
          <w:rFonts w:eastAsia="Times New Roman"/>
          <w:lang w:val="en-US"/>
        </w:rPr>
      </w:pPr>
      <w:r>
        <w:rPr>
          <w:rFonts w:eastAsia="Times New Roman"/>
          <w:lang w:val="en-US"/>
        </w:rPr>
        <w:t>Roll Call</w:t>
      </w:r>
    </w:p>
    <w:p w:rsidR="009537F4" w:rsidRDefault="009537F4" w:rsidP="009537F4">
      <w:pPr>
        <w:numPr>
          <w:ilvl w:val="0"/>
          <w:numId w:val="30"/>
        </w:numPr>
        <w:spacing w:before="120" w:after="120"/>
        <w:rPr>
          <w:rFonts w:eastAsia="Times New Roman"/>
          <w:lang w:val="en-US"/>
        </w:rPr>
      </w:pPr>
      <w:r w:rsidRPr="00FC79CE">
        <w:rPr>
          <w:rFonts w:eastAsia="Times New Roman"/>
          <w:lang w:val="en-US"/>
        </w:rPr>
        <w:t xml:space="preserve">Agenda Approval </w:t>
      </w:r>
      <w:r w:rsidR="00B07975">
        <w:rPr>
          <w:rFonts w:eastAsia="Times New Roman"/>
          <w:lang w:val="en-US"/>
        </w:rPr>
        <w:t>[</w:t>
      </w:r>
      <w:hyperlink r:id="rId15" w:history="1">
        <w:r w:rsidR="00F239D9">
          <w:rPr>
            <w:rStyle w:val="Hyperlink"/>
            <w:rFonts w:eastAsia="Times New Roman"/>
            <w:lang w:val="en-US"/>
          </w:rPr>
          <w:t>S5eMA20135</w:t>
        </w:r>
      </w:hyperlink>
      <w:r>
        <w:rPr>
          <w:rFonts w:eastAsia="Times New Roman"/>
          <w:lang w:val="en-US"/>
        </w:rPr>
        <w:t>]</w:t>
      </w:r>
    </w:p>
    <w:p w:rsidR="00D23D53" w:rsidRDefault="00B07975" w:rsidP="009537F4">
      <w:pPr>
        <w:numPr>
          <w:ilvl w:val="0"/>
          <w:numId w:val="30"/>
        </w:numPr>
        <w:spacing w:before="120" w:after="120"/>
        <w:rPr>
          <w:rFonts w:eastAsia="Times New Roman"/>
          <w:lang w:val="en-US"/>
        </w:rPr>
      </w:pPr>
      <w:r>
        <w:rPr>
          <w:rFonts w:eastAsia="Times New Roman"/>
          <w:lang w:val="en-US"/>
        </w:rPr>
        <w:t>Review Meeting Minutes</w:t>
      </w:r>
      <w:r w:rsidR="00451655">
        <w:rPr>
          <w:rFonts w:eastAsia="Times New Roman"/>
          <w:lang w:val="en-US"/>
        </w:rPr>
        <w:t xml:space="preserve"> </w:t>
      </w:r>
      <w:r w:rsidR="00B429F4">
        <w:rPr>
          <w:rFonts w:eastAsia="Times New Roman"/>
          <w:lang w:val="en-US"/>
        </w:rPr>
        <w:t xml:space="preserve">from </w:t>
      </w:r>
      <w:r w:rsidR="00451655">
        <w:rPr>
          <w:rFonts w:eastAsia="Times New Roman"/>
          <w:lang w:val="en-US"/>
        </w:rPr>
        <w:t>last meeting</w:t>
      </w:r>
    </w:p>
    <w:p w:rsidR="009537F4" w:rsidRPr="00FC79CE" w:rsidRDefault="00394084" w:rsidP="00D23D53">
      <w:pPr>
        <w:numPr>
          <w:ilvl w:val="0"/>
          <w:numId w:val="32"/>
        </w:numPr>
        <w:spacing w:after="120"/>
        <w:ind w:left="924" w:hanging="357"/>
        <w:rPr>
          <w:rFonts w:eastAsia="Times New Roman"/>
          <w:lang w:val="en-US"/>
        </w:rPr>
      </w:pPr>
      <w:r w:rsidRPr="00394084">
        <w:rPr>
          <w:rFonts w:eastAsia="Times New Roman"/>
          <w:lang w:val="en-US"/>
        </w:rPr>
        <w:t>Minutes 2</w:t>
      </w:r>
      <w:r w:rsidR="00F239D9">
        <w:rPr>
          <w:rFonts w:eastAsia="Times New Roman"/>
          <w:lang w:val="en-US"/>
        </w:rPr>
        <w:t>9</w:t>
      </w:r>
      <w:r w:rsidRPr="00C76B5C">
        <w:rPr>
          <w:rFonts w:eastAsia="Times New Roman"/>
          <w:vertAlign w:val="superscript"/>
          <w:lang w:val="en-US"/>
        </w:rPr>
        <w:t>th</w:t>
      </w:r>
      <w:r w:rsidR="00C76B5C">
        <w:rPr>
          <w:rFonts w:eastAsia="Times New Roman"/>
          <w:lang w:val="en-US"/>
        </w:rPr>
        <w:t xml:space="preserve"> </w:t>
      </w:r>
      <w:r w:rsidRPr="00394084">
        <w:rPr>
          <w:rFonts w:eastAsia="Times New Roman"/>
          <w:lang w:val="en-US"/>
        </w:rPr>
        <w:t xml:space="preserve">meeting (cc) </w:t>
      </w:r>
      <w:r w:rsidR="00B07975">
        <w:rPr>
          <w:rFonts w:eastAsia="Times New Roman"/>
          <w:lang w:val="en-US"/>
        </w:rPr>
        <w:t>[</w:t>
      </w:r>
      <w:hyperlink r:id="rId16" w:history="1">
        <w:r w:rsidR="00F239D9">
          <w:rPr>
            <w:rStyle w:val="Hyperlink"/>
            <w:rFonts w:eastAsia="Times New Roman"/>
            <w:lang w:val="en-US"/>
          </w:rPr>
          <w:t>S5eMA20134</w:t>
        </w:r>
      </w:hyperlink>
      <w:r w:rsidR="009537F4" w:rsidRPr="002352DF">
        <w:rPr>
          <w:rFonts w:eastAsia="Times New Roman"/>
          <w:lang w:val="en-US"/>
        </w:rPr>
        <w:t>]</w:t>
      </w:r>
    </w:p>
    <w:p w:rsidR="009F4A84" w:rsidRDefault="009F4A84" w:rsidP="009F4A84">
      <w:pPr>
        <w:numPr>
          <w:ilvl w:val="0"/>
          <w:numId w:val="30"/>
        </w:numPr>
        <w:spacing w:before="120" w:after="120"/>
        <w:rPr>
          <w:rFonts w:eastAsia="Times New Roman"/>
          <w:lang w:val="en-US"/>
        </w:rPr>
      </w:pPr>
      <w:r>
        <w:rPr>
          <w:rFonts w:eastAsia="Times New Roman"/>
          <w:lang w:val="en-US"/>
        </w:rPr>
        <w:t>Action Item review</w:t>
      </w:r>
    </w:p>
    <w:p w:rsidR="009F4A84" w:rsidRPr="00A210F0" w:rsidRDefault="009F4A84" w:rsidP="009F4A84">
      <w:pPr>
        <w:widowControl w:val="0"/>
        <w:tabs>
          <w:tab w:val="left" w:pos="2127"/>
        </w:tabs>
        <w:spacing w:after="0"/>
        <w:ind w:left="567"/>
        <w:outlineLvl w:val="0"/>
        <w:rPr>
          <w:b/>
          <w:color w:val="000000"/>
        </w:rPr>
      </w:pPr>
    </w:p>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1107"/>
        <w:gridCol w:w="4442"/>
        <w:gridCol w:w="993"/>
        <w:gridCol w:w="1984"/>
      </w:tblGrid>
      <w:tr w:rsidR="00640595" w:rsidRPr="009F4A84" w:rsidTr="00A210F0">
        <w:tc>
          <w:tcPr>
            <w:tcW w:w="688" w:type="dxa"/>
            <w:tcBorders>
              <w:top w:val="single" w:sz="4" w:space="0" w:color="auto"/>
              <w:left w:val="single" w:sz="4" w:space="0" w:color="auto"/>
              <w:bottom w:val="single" w:sz="4" w:space="0" w:color="auto"/>
              <w:right w:val="single" w:sz="4" w:space="0" w:color="auto"/>
            </w:tcBorders>
            <w:shd w:val="clear" w:color="auto" w:fill="FFCC99"/>
            <w:vAlign w:val="center"/>
          </w:tcPr>
          <w:p w:rsidR="00640595" w:rsidRPr="009F4A84" w:rsidRDefault="00640595" w:rsidP="00C627FE">
            <w:pPr>
              <w:widowControl w:val="0"/>
              <w:spacing w:before="40" w:afterLines="40" w:line="250" w:lineRule="atLeast"/>
              <w:rPr>
                <w:rFonts w:eastAsia="Calibri"/>
                <w:color w:val="000000"/>
                <w:spacing w:val="-4"/>
              </w:rPr>
            </w:pPr>
            <w:r w:rsidRPr="009F4A84">
              <w:rPr>
                <w:color w:val="000000"/>
              </w:rPr>
              <w:t>N°</w:t>
            </w:r>
          </w:p>
        </w:tc>
        <w:tc>
          <w:tcPr>
            <w:tcW w:w="1107" w:type="dxa"/>
            <w:tcBorders>
              <w:top w:val="single" w:sz="4" w:space="0" w:color="auto"/>
              <w:left w:val="single" w:sz="4" w:space="0" w:color="auto"/>
              <w:bottom w:val="single" w:sz="4" w:space="0" w:color="auto"/>
              <w:right w:val="single" w:sz="4" w:space="0" w:color="auto"/>
            </w:tcBorders>
            <w:shd w:val="clear" w:color="auto" w:fill="FFCC99"/>
            <w:vAlign w:val="center"/>
          </w:tcPr>
          <w:p w:rsidR="00640595" w:rsidRPr="009F4A84" w:rsidRDefault="00640595" w:rsidP="00C627FE">
            <w:pPr>
              <w:widowControl w:val="0"/>
              <w:spacing w:before="40" w:afterLines="40" w:line="250" w:lineRule="atLeast"/>
              <w:rPr>
                <w:rFonts w:eastAsia="Calibri"/>
                <w:color w:val="000000"/>
                <w:spacing w:val="-4"/>
              </w:rPr>
            </w:pPr>
            <w:r w:rsidRPr="009F4A84">
              <w:rPr>
                <w:color w:val="000000"/>
              </w:rPr>
              <w:t>Prime</w:t>
            </w:r>
          </w:p>
        </w:tc>
        <w:tc>
          <w:tcPr>
            <w:tcW w:w="4442" w:type="dxa"/>
            <w:tcBorders>
              <w:top w:val="single" w:sz="4" w:space="0" w:color="auto"/>
              <w:left w:val="single" w:sz="4" w:space="0" w:color="auto"/>
              <w:bottom w:val="single" w:sz="4" w:space="0" w:color="auto"/>
              <w:right w:val="single" w:sz="4" w:space="0" w:color="auto"/>
            </w:tcBorders>
            <w:shd w:val="clear" w:color="auto" w:fill="FFCC99"/>
            <w:vAlign w:val="center"/>
          </w:tcPr>
          <w:p w:rsidR="00640595" w:rsidRPr="009F4A84" w:rsidRDefault="00640595" w:rsidP="00C627FE">
            <w:pPr>
              <w:widowControl w:val="0"/>
              <w:spacing w:before="40" w:afterLines="40" w:line="250" w:lineRule="atLeast"/>
              <w:rPr>
                <w:rFonts w:eastAsia="Calibri"/>
                <w:color w:val="000000"/>
                <w:spacing w:val="-4"/>
              </w:rPr>
            </w:pPr>
            <w:r w:rsidRPr="009F4A84">
              <w:rPr>
                <w:color w:val="000000"/>
              </w:rPr>
              <w:t>Action point</w:t>
            </w:r>
          </w:p>
        </w:tc>
        <w:tc>
          <w:tcPr>
            <w:tcW w:w="993" w:type="dxa"/>
            <w:tcBorders>
              <w:top w:val="single" w:sz="4" w:space="0" w:color="auto"/>
              <w:left w:val="single" w:sz="4" w:space="0" w:color="auto"/>
              <w:bottom w:val="single" w:sz="4" w:space="0" w:color="auto"/>
              <w:right w:val="single" w:sz="4" w:space="0" w:color="auto"/>
            </w:tcBorders>
            <w:shd w:val="clear" w:color="auto" w:fill="FFCC99"/>
            <w:vAlign w:val="center"/>
          </w:tcPr>
          <w:p w:rsidR="00640595" w:rsidRPr="009F4A84" w:rsidRDefault="00640595" w:rsidP="00C627FE">
            <w:pPr>
              <w:widowControl w:val="0"/>
              <w:spacing w:before="40" w:afterLines="40" w:line="250" w:lineRule="atLeast"/>
              <w:jc w:val="center"/>
              <w:rPr>
                <w:rFonts w:eastAsia="Calibri"/>
                <w:color w:val="000000"/>
                <w:spacing w:val="-4"/>
              </w:rPr>
            </w:pPr>
            <w:r w:rsidRPr="009F4A84">
              <w:rPr>
                <w:color w:val="000000"/>
              </w:rPr>
              <w:t>Target</w:t>
            </w:r>
          </w:p>
        </w:tc>
        <w:tc>
          <w:tcPr>
            <w:tcW w:w="1984" w:type="dxa"/>
            <w:tcBorders>
              <w:top w:val="single" w:sz="4" w:space="0" w:color="auto"/>
              <w:left w:val="single" w:sz="4" w:space="0" w:color="auto"/>
              <w:bottom w:val="single" w:sz="4" w:space="0" w:color="auto"/>
              <w:right w:val="single" w:sz="4" w:space="0" w:color="auto"/>
            </w:tcBorders>
            <w:shd w:val="clear" w:color="auto" w:fill="FFCC99"/>
            <w:vAlign w:val="center"/>
          </w:tcPr>
          <w:p w:rsidR="00640595" w:rsidRPr="009F4A84" w:rsidRDefault="00640595" w:rsidP="00C627FE">
            <w:pPr>
              <w:widowControl w:val="0"/>
              <w:spacing w:before="40" w:afterLines="40" w:line="250" w:lineRule="atLeast"/>
              <w:rPr>
                <w:rFonts w:eastAsia="Calibri"/>
                <w:color w:val="000000"/>
                <w:spacing w:val="-4"/>
              </w:rPr>
            </w:pPr>
            <w:r w:rsidRPr="009F4A84">
              <w:rPr>
                <w:color w:val="000000"/>
              </w:rPr>
              <w:t>Status</w:t>
            </w:r>
          </w:p>
        </w:tc>
      </w:tr>
      <w:tr w:rsidR="00F239D9" w:rsidRPr="004E4F98" w:rsidTr="00F239D9">
        <w:tc>
          <w:tcPr>
            <w:tcW w:w="688"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29.1</w:t>
            </w:r>
          </w:p>
        </w:tc>
        <w:tc>
          <w:tcPr>
            <w:tcW w:w="1107"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Bernd</w:t>
            </w:r>
          </w:p>
        </w:tc>
        <w:tc>
          <w:tcPr>
            <w:tcW w:w="4442"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Provide a class diagram showing an example of a source/sink/bidirectional «choice».</w:t>
            </w:r>
          </w:p>
        </w:tc>
        <w:tc>
          <w:tcPr>
            <w:tcW w:w="993"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May 6th</w:t>
            </w:r>
          </w:p>
        </w:tc>
        <w:tc>
          <w:tcPr>
            <w:tcW w:w="1984"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F239D9">
            <w:pPr>
              <w:spacing w:before="40" w:afterLines="40" w:line="250" w:lineRule="atLeast"/>
              <w:rPr>
                <w:rFonts w:eastAsia="Calibri"/>
                <w:color w:val="000000"/>
                <w:spacing w:val="-4"/>
              </w:rPr>
            </w:pPr>
            <w:r>
              <w:rPr>
                <w:rFonts w:eastAsia="Calibri"/>
                <w:color w:val="000000"/>
                <w:spacing w:val="-4"/>
              </w:rPr>
              <w:t>Done; sent to Edwin.</w:t>
            </w:r>
          </w:p>
        </w:tc>
      </w:tr>
      <w:tr w:rsidR="00F239D9" w:rsidRPr="004E4F98" w:rsidTr="00F239D9">
        <w:tc>
          <w:tcPr>
            <w:tcW w:w="688"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29.2</w:t>
            </w:r>
          </w:p>
        </w:tc>
        <w:tc>
          <w:tcPr>
            <w:tcW w:w="1107"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Edwin</w:t>
            </w:r>
          </w:p>
        </w:tc>
        <w:tc>
          <w:tcPr>
            <w:tcW w:w="4442"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Provide an updated Model Repertoire (5.3 draft v3).</w:t>
            </w:r>
          </w:p>
        </w:tc>
        <w:tc>
          <w:tcPr>
            <w:tcW w:w="993"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May 9th</w:t>
            </w:r>
          </w:p>
        </w:tc>
        <w:tc>
          <w:tcPr>
            <w:tcW w:w="1984"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F239D9">
            <w:pPr>
              <w:spacing w:before="40" w:afterLines="40" w:line="250" w:lineRule="atLeast"/>
              <w:rPr>
                <w:rFonts w:eastAsia="Calibri"/>
                <w:color w:val="000000"/>
                <w:spacing w:val="-4"/>
              </w:rPr>
            </w:pPr>
            <w:r>
              <w:rPr>
                <w:rFonts w:eastAsia="Calibri"/>
                <w:color w:val="000000"/>
                <w:spacing w:val="-4"/>
              </w:rPr>
              <w:t>Open</w:t>
            </w:r>
          </w:p>
        </w:tc>
      </w:tr>
      <w:tr w:rsidR="00F239D9" w:rsidRPr="004E4F98" w:rsidTr="00F239D9">
        <w:tc>
          <w:tcPr>
            <w:tcW w:w="688"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29.3</w:t>
            </w:r>
          </w:p>
        </w:tc>
        <w:tc>
          <w:tcPr>
            <w:tcW w:w="1107"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Edwin</w:t>
            </w:r>
          </w:p>
        </w:tc>
        <w:tc>
          <w:tcPr>
            <w:tcW w:w="4442"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Provide an updated UOM (5.2 draft v3).</w:t>
            </w:r>
          </w:p>
        </w:tc>
        <w:tc>
          <w:tcPr>
            <w:tcW w:w="993"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May 9th</w:t>
            </w:r>
          </w:p>
        </w:tc>
        <w:tc>
          <w:tcPr>
            <w:tcW w:w="1984"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F239D9">
            <w:pPr>
              <w:spacing w:before="40" w:afterLines="40" w:line="250" w:lineRule="atLeast"/>
              <w:rPr>
                <w:rFonts w:eastAsia="Calibri"/>
                <w:color w:val="000000"/>
                <w:spacing w:val="-4"/>
              </w:rPr>
            </w:pPr>
            <w:r>
              <w:rPr>
                <w:rFonts w:eastAsia="Calibri"/>
                <w:color w:val="000000"/>
                <w:spacing w:val="-4"/>
              </w:rPr>
              <w:t>Open</w:t>
            </w:r>
          </w:p>
        </w:tc>
      </w:tr>
      <w:tr w:rsidR="00F239D9" w:rsidRPr="004E4F98" w:rsidTr="00F239D9">
        <w:tc>
          <w:tcPr>
            <w:tcW w:w="688"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29.4</w:t>
            </w:r>
          </w:p>
        </w:tc>
        <w:tc>
          <w:tcPr>
            <w:tcW w:w="1107"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Edwin</w:t>
            </w:r>
          </w:p>
        </w:tc>
        <w:tc>
          <w:tcPr>
            <w:tcW w:w="4442"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Discuss usage of the «Proxy» stereotype in 3GPP with the intention to remove it because it is less precise as the newly agreed «choice» stereotype.</w:t>
            </w:r>
          </w:p>
        </w:tc>
        <w:tc>
          <w:tcPr>
            <w:tcW w:w="993"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DA0747">
            <w:pPr>
              <w:spacing w:before="40" w:afterLines="40" w:line="250" w:lineRule="atLeast"/>
              <w:rPr>
                <w:rFonts w:eastAsia="Calibri"/>
                <w:color w:val="000000"/>
                <w:spacing w:val="-4"/>
              </w:rPr>
            </w:pPr>
            <w:r w:rsidRPr="00F239D9">
              <w:rPr>
                <w:rFonts w:eastAsia="Calibri"/>
                <w:color w:val="000000"/>
                <w:spacing w:val="-4"/>
              </w:rPr>
              <w:t>SA5 #95</w:t>
            </w:r>
          </w:p>
        </w:tc>
        <w:tc>
          <w:tcPr>
            <w:tcW w:w="1984" w:type="dxa"/>
            <w:tcBorders>
              <w:top w:val="single" w:sz="4" w:space="0" w:color="auto"/>
              <w:left w:val="single" w:sz="4" w:space="0" w:color="auto"/>
              <w:bottom w:val="single" w:sz="4" w:space="0" w:color="auto"/>
              <w:right w:val="single" w:sz="4" w:space="0" w:color="auto"/>
            </w:tcBorders>
            <w:vAlign w:val="center"/>
          </w:tcPr>
          <w:p w:rsidR="00F239D9" w:rsidRPr="00F239D9" w:rsidRDefault="00F239D9" w:rsidP="00F239D9">
            <w:pPr>
              <w:spacing w:before="40" w:afterLines="40" w:line="250" w:lineRule="atLeast"/>
              <w:rPr>
                <w:rFonts w:eastAsia="Calibri"/>
                <w:color w:val="000000"/>
                <w:spacing w:val="-4"/>
              </w:rPr>
            </w:pPr>
            <w:r>
              <w:rPr>
                <w:rFonts w:eastAsia="Calibri"/>
                <w:color w:val="000000"/>
                <w:spacing w:val="-4"/>
              </w:rPr>
              <w:t>Open</w:t>
            </w:r>
          </w:p>
        </w:tc>
      </w:tr>
    </w:tbl>
    <w:p w:rsidR="009F4A84" w:rsidRPr="00A210F0" w:rsidRDefault="009F4A84" w:rsidP="009F4A84">
      <w:pPr>
        <w:widowControl w:val="0"/>
        <w:tabs>
          <w:tab w:val="left" w:pos="2127"/>
        </w:tabs>
        <w:spacing w:after="0"/>
        <w:ind w:left="567"/>
        <w:outlineLvl w:val="0"/>
        <w:rPr>
          <w:color w:val="000000"/>
        </w:rPr>
      </w:pPr>
    </w:p>
    <w:p w:rsidR="00CD60CA" w:rsidRDefault="00CD60CA" w:rsidP="009537F4">
      <w:pPr>
        <w:numPr>
          <w:ilvl w:val="0"/>
          <w:numId w:val="30"/>
        </w:numPr>
        <w:spacing w:before="120" w:after="120"/>
        <w:rPr>
          <w:rFonts w:eastAsia="Times New Roman"/>
          <w:lang w:val="en-US"/>
        </w:rPr>
      </w:pPr>
      <w:r>
        <w:rPr>
          <w:rFonts w:eastAsia="Times New Roman"/>
          <w:lang w:val="en-US"/>
        </w:rPr>
        <w:t>Main objectives of the meeting:</w:t>
      </w:r>
    </w:p>
    <w:p w:rsidR="00CD60CA" w:rsidRDefault="00D23D53" w:rsidP="00CD60CA">
      <w:pPr>
        <w:numPr>
          <w:ilvl w:val="0"/>
          <w:numId w:val="32"/>
        </w:numPr>
        <w:spacing w:after="120"/>
        <w:ind w:left="924" w:hanging="357"/>
        <w:rPr>
          <w:rFonts w:eastAsia="Times New Roman"/>
          <w:lang w:val="en-US"/>
        </w:rPr>
      </w:pPr>
      <w:r>
        <w:rPr>
          <w:rFonts w:eastAsia="Times New Roman"/>
          <w:lang w:val="en-US"/>
        </w:rPr>
        <w:t xml:space="preserve">Review </w:t>
      </w:r>
      <w:r w:rsidR="00FC5FF0">
        <w:rPr>
          <w:rFonts w:eastAsia="Times New Roman"/>
          <w:lang w:val="en-US"/>
        </w:rPr>
        <w:t xml:space="preserve">new version of </w:t>
      </w:r>
      <w:r>
        <w:rPr>
          <w:rFonts w:eastAsia="Times New Roman"/>
          <w:lang w:val="en-US"/>
        </w:rPr>
        <w:t>UOM (</w:t>
      </w:r>
      <w:r w:rsidR="00F239D9">
        <w:rPr>
          <w:rFonts w:eastAsia="Times New Roman"/>
          <w:lang w:val="en-US"/>
        </w:rPr>
        <w:t>if provided by the editor</w:t>
      </w:r>
      <w:r>
        <w:rPr>
          <w:rFonts w:eastAsia="Times New Roman"/>
          <w:lang w:val="en-US"/>
        </w:rPr>
        <w:t>)</w:t>
      </w:r>
    </w:p>
    <w:p w:rsidR="00FC5FF0" w:rsidRDefault="00FC5FF0" w:rsidP="00FC5FF0">
      <w:pPr>
        <w:numPr>
          <w:ilvl w:val="0"/>
          <w:numId w:val="32"/>
        </w:numPr>
        <w:spacing w:after="120"/>
        <w:ind w:left="924" w:hanging="357"/>
        <w:rPr>
          <w:rFonts w:eastAsia="Times New Roman"/>
          <w:lang w:val="en-US"/>
        </w:rPr>
      </w:pPr>
      <w:r>
        <w:rPr>
          <w:rFonts w:eastAsia="Times New Roman"/>
          <w:lang w:val="en-US"/>
        </w:rPr>
        <w:t>Review new version of Model Repertoire (</w:t>
      </w:r>
      <w:r w:rsidR="00F239D9">
        <w:rPr>
          <w:rFonts w:eastAsia="Times New Roman"/>
          <w:lang w:val="en-US"/>
        </w:rPr>
        <w:t>if provided by the editor</w:t>
      </w:r>
      <w:r>
        <w:rPr>
          <w:rFonts w:eastAsia="Times New Roman"/>
          <w:lang w:val="en-US"/>
        </w:rPr>
        <w:t>)</w:t>
      </w:r>
    </w:p>
    <w:p w:rsidR="002F0263" w:rsidRDefault="002F0263" w:rsidP="00FC5FF0">
      <w:pPr>
        <w:numPr>
          <w:ilvl w:val="0"/>
          <w:numId w:val="32"/>
        </w:numPr>
        <w:spacing w:after="120"/>
        <w:ind w:left="924" w:hanging="357"/>
        <w:rPr>
          <w:rFonts w:eastAsia="Times New Roman"/>
          <w:lang w:val="en-US"/>
        </w:rPr>
      </w:pPr>
      <w:r>
        <w:rPr>
          <w:rFonts w:eastAsia="Times New Roman"/>
          <w:lang w:val="en-US"/>
        </w:rPr>
        <w:t>Finalize UOM and Model Repertoire.</w:t>
      </w:r>
    </w:p>
    <w:p w:rsidR="009537F4" w:rsidRPr="00FC79CE" w:rsidRDefault="009537F4" w:rsidP="009537F4">
      <w:pPr>
        <w:numPr>
          <w:ilvl w:val="0"/>
          <w:numId w:val="30"/>
        </w:numPr>
        <w:spacing w:before="120" w:after="120"/>
        <w:rPr>
          <w:rFonts w:eastAsia="Times New Roman"/>
          <w:lang w:val="en-US"/>
        </w:rPr>
      </w:pPr>
      <w:r w:rsidRPr="00FC79CE">
        <w:t xml:space="preserve">List of contributions </w:t>
      </w:r>
      <w:r w:rsidRPr="00FC79CE">
        <w:rPr>
          <w:sz w:val="16"/>
          <w:szCs w:val="16"/>
        </w:rPr>
        <w:t>(</w:t>
      </w:r>
      <w:hyperlink r:id="rId17" w:history="1">
        <w:r w:rsidRPr="00FC79CE">
          <w:rPr>
            <w:rStyle w:val="Hyperlink"/>
            <w:sz w:val="16"/>
            <w:szCs w:val="16"/>
          </w:rPr>
          <w:t>http://webapp.etsi.org/meetingDocuments/ViewDocumentLi</w:t>
        </w:r>
        <w:r w:rsidRPr="00FC79CE">
          <w:rPr>
            <w:rStyle w:val="Hyperlink"/>
            <w:sz w:val="16"/>
            <w:szCs w:val="16"/>
          </w:rPr>
          <w:t>s</w:t>
        </w:r>
        <w:r w:rsidRPr="00FC79CE">
          <w:rPr>
            <w:rStyle w:val="Hyperlink"/>
            <w:sz w:val="16"/>
            <w:szCs w:val="16"/>
          </w:rPr>
          <w:t>t.asp?MTG_Id=30828</w:t>
        </w:r>
      </w:hyperlink>
      <w:r w:rsidRPr="00FC79CE">
        <w:rPr>
          <w:sz w:val="16"/>
          <w:szCs w:val="16"/>
        </w:rPr>
        <w:t>)</w:t>
      </w:r>
    </w:p>
    <w:p w:rsidR="009537F4" w:rsidRPr="00394084" w:rsidRDefault="00394084" w:rsidP="009870DD">
      <w:pPr>
        <w:keepNext/>
        <w:tabs>
          <w:tab w:val="left" w:pos="2127"/>
        </w:tabs>
        <w:spacing w:after="0"/>
        <w:ind w:left="2127" w:hanging="1559"/>
        <w:outlineLvl w:val="0"/>
      </w:pPr>
      <w:hyperlink r:id="rId18" w:history="1">
        <w:r w:rsidR="00283EC0">
          <w:rPr>
            <w:rStyle w:val="Hyperlink"/>
            <w:rFonts w:eastAsia="Times New Roman"/>
            <w:lang w:val="en-US"/>
          </w:rPr>
          <w:t>S5eMA20135</w:t>
        </w:r>
      </w:hyperlink>
      <w:r w:rsidR="009537F4" w:rsidRPr="00FC79CE">
        <w:tab/>
      </w:r>
      <w:r w:rsidRPr="00394084">
        <w:t xml:space="preserve">Agenda </w:t>
      </w:r>
      <w:r w:rsidR="00F239D9">
        <w:t>30</w:t>
      </w:r>
      <w:r w:rsidRPr="00F239D9">
        <w:rPr>
          <w:vertAlign w:val="superscript"/>
        </w:rPr>
        <w:t>th</w:t>
      </w:r>
      <w:r w:rsidRPr="00394084">
        <w:t xml:space="preserve"> meeting (cc) Multi-SDO Project Converged Management Model Alignment</w:t>
      </w:r>
    </w:p>
    <w:p w:rsidR="00FC5FF0" w:rsidRPr="00AE6A26" w:rsidRDefault="00283EC0" w:rsidP="00FC5FF0">
      <w:pPr>
        <w:keepNext/>
        <w:tabs>
          <w:tab w:val="left" w:pos="2127"/>
        </w:tabs>
        <w:spacing w:after="0"/>
        <w:ind w:left="2127" w:hanging="1559"/>
        <w:outlineLvl w:val="0"/>
      </w:pPr>
      <w:hyperlink r:id="rId19" w:history="1">
        <w:r>
          <w:rPr>
            <w:rStyle w:val="Hyperlink"/>
            <w:rFonts w:eastAsia="Times New Roman"/>
            <w:lang w:val="en-US"/>
          </w:rPr>
          <w:t>S5eMA20134</w:t>
        </w:r>
      </w:hyperlink>
      <w:r w:rsidR="00FC5FF0" w:rsidRPr="009870DD">
        <w:tab/>
      </w:r>
      <w:r w:rsidR="00394084" w:rsidRPr="00394084">
        <w:t xml:space="preserve">Minutes </w:t>
      </w:r>
      <w:r>
        <w:t>29</w:t>
      </w:r>
      <w:r w:rsidR="00394084" w:rsidRPr="00283EC0">
        <w:rPr>
          <w:vertAlign w:val="superscript"/>
        </w:rPr>
        <w:t>th</w:t>
      </w:r>
      <w:r w:rsidR="00394084" w:rsidRPr="00394084">
        <w:t xml:space="preserve"> meeting (cc) </w:t>
      </w:r>
      <w:r w:rsidR="00FC5FF0" w:rsidRPr="00AE6A26">
        <w:t>Model Alignment Phase 2</w:t>
      </w:r>
    </w:p>
    <w:p w:rsidR="002F0263" w:rsidRPr="006E7D7B" w:rsidRDefault="002F0263" w:rsidP="002F0263">
      <w:pPr>
        <w:keepNext/>
        <w:tabs>
          <w:tab w:val="left" w:pos="2127"/>
        </w:tabs>
        <w:spacing w:after="0"/>
        <w:ind w:left="2127" w:hanging="1559"/>
        <w:outlineLvl w:val="0"/>
      </w:pPr>
      <w:r w:rsidRPr="006E7D7B">
        <w:t>S5eMA201</w:t>
      </w:r>
      <w:r>
        <w:t>32</w:t>
      </w:r>
      <w:r w:rsidRPr="006E7D7B">
        <w:tab/>
        <w:t xml:space="preserve">Updated Model Repertoire </w:t>
      </w:r>
      <w:r w:rsidRPr="00283EC0">
        <w:t xml:space="preserve">5.3 draft v3 </w:t>
      </w:r>
      <w:r w:rsidRPr="006E7D7B">
        <w:rPr>
          <w:rFonts w:eastAsia="Times New Roman"/>
          <w:lang w:val="en-US"/>
        </w:rPr>
        <w:t>(</w:t>
      </w:r>
      <w:r>
        <w:rPr>
          <w:rFonts w:eastAsia="Times New Roman"/>
          <w:lang w:val="en-US"/>
        </w:rPr>
        <w:t>if provided by the editor</w:t>
      </w:r>
      <w:r w:rsidRPr="006E7D7B">
        <w:rPr>
          <w:rFonts w:eastAsia="Times New Roman"/>
          <w:lang w:val="en-US"/>
        </w:rPr>
        <w:t>)</w:t>
      </w:r>
    </w:p>
    <w:p w:rsidR="00033F9C" w:rsidRPr="006E7D7B" w:rsidRDefault="00394084" w:rsidP="009870DD">
      <w:pPr>
        <w:keepNext/>
        <w:tabs>
          <w:tab w:val="left" w:pos="2127"/>
        </w:tabs>
        <w:spacing w:after="0"/>
        <w:ind w:left="2127" w:hanging="1559"/>
        <w:outlineLvl w:val="0"/>
      </w:pPr>
      <w:r w:rsidRPr="006E7D7B">
        <w:t>S5eMA201</w:t>
      </w:r>
      <w:r w:rsidR="00283EC0">
        <w:t>33</w:t>
      </w:r>
      <w:r w:rsidR="00033F9C" w:rsidRPr="006E7D7B">
        <w:tab/>
        <w:t>Updated UOM</w:t>
      </w:r>
      <w:r w:rsidR="006E7D7B" w:rsidRPr="006E7D7B">
        <w:t xml:space="preserve"> </w:t>
      </w:r>
      <w:r w:rsidR="00283EC0" w:rsidRPr="00283EC0">
        <w:t xml:space="preserve">5.2 draft v3 </w:t>
      </w:r>
      <w:r w:rsidR="006E7D7B" w:rsidRPr="006E7D7B">
        <w:rPr>
          <w:rFonts w:eastAsia="Times New Roman"/>
          <w:lang w:val="en-US"/>
        </w:rPr>
        <w:t>(</w:t>
      </w:r>
      <w:r w:rsidR="00283EC0">
        <w:rPr>
          <w:rFonts w:eastAsia="Times New Roman"/>
          <w:lang w:val="en-US"/>
        </w:rPr>
        <w:t>if provided by the editor</w:t>
      </w:r>
      <w:r w:rsidR="006E7D7B" w:rsidRPr="006E7D7B">
        <w:rPr>
          <w:rFonts w:eastAsia="Times New Roman"/>
          <w:lang w:val="en-US"/>
        </w:rPr>
        <w:t>)</w:t>
      </w:r>
    </w:p>
    <w:p w:rsidR="009537F4" w:rsidRPr="00FC79CE" w:rsidRDefault="009537F4" w:rsidP="009537F4">
      <w:pPr>
        <w:numPr>
          <w:ilvl w:val="0"/>
          <w:numId w:val="30"/>
        </w:numPr>
        <w:spacing w:before="120" w:after="120"/>
        <w:rPr>
          <w:rFonts w:eastAsia="Times New Roman"/>
          <w:lang w:val="en-US"/>
        </w:rPr>
      </w:pPr>
      <w:r w:rsidRPr="00FC79CE">
        <w:rPr>
          <w:rFonts w:eastAsia="Times New Roman"/>
          <w:lang w:val="en-US"/>
        </w:rPr>
        <w:t xml:space="preserve">Progress on M-SDO Project objective </w:t>
      </w:r>
      <w:r w:rsidRPr="00371247">
        <w:rPr>
          <w:rFonts w:eastAsia="Times New Roman"/>
          <w:i/>
          <w:lang w:val="en-US"/>
        </w:rPr>
        <w:t xml:space="preserve">"5. </w:t>
      </w:r>
      <w:smartTag w:uri="urn:schemas-microsoft-com:office:smarttags" w:element="place">
        <w:r w:rsidRPr="00371247">
          <w:rPr>
            <w:rFonts w:eastAsia="Times New Roman"/>
            <w:i/>
            <w:lang w:val="en-US"/>
          </w:rPr>
          <w:t>Meta</w:t>
        </w:r>
      </w:smartTag>
      <w:r w:rsidRPr="00371247">
        <w:rPr>
          <w:rFonts w:eastAsia="Times New Roman"/>
          <w:i/>
          <w:lang w:val="en-US"/>
        </w:rPr>
        <w:t xml:space="preserve"> Data for Federated Operation Model (FOM) for converged operations - Enhance the Model Repertoire to include the meta data definitions for common modeling of operations &amp; notifications."</w:t>
      </w:r>
      <w:r w:rsidRPr="00FC79CE">
        <w:rPr>
          <w:rFonts w:eastAsia="Times New Roman"/>
          <w:lang w:val="en-US"/>
        </w:rPr>
        <w:t xml:space="preserve"> </w:t>
      </w:r>
    </w:p>
    <w:p w:rsidR="00827C84" w:rsidRPr="00394084" w:rsidRDefault="00283EC0" w:rsidP="00827C84">
      <w:pPr>
        <w:keepNext/>
        <w:numPr>
          <w:ilvl w:val="0"/>
          <w:numId w:val="31"/>
        </w:numPr>
        <w:tabs>
          <w:tab w:val="left" w:pos="1440"/>
        </w:tabs>
        <w:spacing w:after="0"/>
        <w:outlineLvl w:val="0"/>
      </w:pPr>
      <w:hyperlink r:id="rId20" w:history="1">
        <w:r w:rsidR="006E7D7B" w:rsidRPr="00283EC0">
          <w:rPr>
            <w:rStyle w:val="Hyperlink"/>
          </w:rPr>
          <w:t>S5eMA20125</w:t>
        </w:r>
      </w:hyperlink>
      <w:r w:rsidR="006E7D7B">
        <w:t xml:space="preserve">: </w:t>
      </w:r>
      <w:r w:rsidR="006E7D7B" w:rsidRPr="006E7D7B">
        <w:t>Updated Model Repertoire</w:t>
      </w:r>
    </w:p>
    <w:p w:rsidR="009537F4" w:rsidRPr="00FC79CE" w:rsidRDefault="009537F4" w:rsidP="009537F4">
      <w:pPr>
        <w:numPr>
          <w:ilvl w:val="0"/>
          <w:numId w:val="30"/>
        </w:numPr>
        <w:spacing w:before="120" w:after="120"/>
        <w:rPr>
          <w:rFonts w:eastAsia="Times New Roman"/>
          <w:lang w:val="en-US"/>
        </w:rPr>
      </w:pPr>
      <w:r w:rsidRPr="00FC79CE">
        <w:rPr>
          <w:rFonts w:eastAsia="Times New Roman"/>
          <w:lang w:val="en-US"/>
        </w:rPr>
        <w:t xml:space="preserve">Progress on M-SDO Project objective </w:t>
      </w:r>
      <w:r w:rsidRPr="00371247">
        <w:rPr>
          <w:rFonts w:eastAsia="Times New Roman"/>
          <w:i/>
          <w:lang w:val="en-US"/>
        </w:rPr>
        <w:t xml:space="preserve">“6. Federated Operation Model (FOM) for converged operations - </w:t>
      </w:r>
      <w:r w:rsidRPr="00371247">
        <w:rPr>
          <w:i/>
        </w:rPr>
        <w:t xml:space="preserve">The Operation Model is defined in JWG output documents “FMC Federated Network Information Model (FNIM)” and is the representation of the relevant network management activities. The “to fetch the value of an instance attribute", and "to create a flow domain fragment" are examples/candidates of such operations in the Operation Model. </w:t>
      </w:r>
      <w:r w:rsidRPr="00371247">
        <w:rPr>
          <w:i/>
          <w:lang w:val="en-US"/>
        </w:rPr>
        <w:t>This work is to specify the operations of the Operation Model relevant to management convergence.</w:t>
      </w:r>
    </w:p>
    <w:p w:rsidR="006E7D7B" w:rsidRPr="00394084" w:rsidRDefault="00283EC0" w:rsidP="006E7D7B">
      <w:pPr>
        <w:keepNext/>
        <w:numPr>
          <w:ilvl w:val="0"/>
          <w:numId w:val="31"/>
        </w:numPr>
        <w:tabs>
          <w:tab w:val="left" w:pos="1440"/>
        </w:tabs>
        <w:spacing w:after="0"/>
        <w:outlineLvl w:val="0"/>
      </w:pPr>
      <w:hyperlink r:id="rId21" w:history="1">
        <w:r w:rsidR="006E7D7B" w:rsidRPr="00283EC0">
          <w:rPr>
            <w:rStyle w:val="Hyperlink"/>
          </w:rPr>
          <w:t>S5eMA20126</w:t>
        </w:r>
      </w:hyperlink>
      <w:r w:rsidR="006E7D7B">
        <w:t xml:space="preserve">: </w:t>
      </w:r>
      <w:r w:rsidR="006E7D7B" w:rsidRPr="006E7D7B">
        <w:t>Updated Model Repertoire</w:t>
      </w:r>
    </w:p>
    <w:p w:rsidR="009537F4" w:rsidRPr="00FC79CE" w:rsidRDefault="009537F4" w:rsidP="009537F4">
      <w:pPr>
        <w:numPr>
          <w:ilvl w:val="0"/>
          <w:numId w:val="30"/>
        </w:numPr>
        <w:spacing w:before="120" w:after="120"/>
        <w:rPr>
          <w:rFonts w:eastAsia="Times New Roman"/>
          <w:lang w:val="en-US"/>
        </w:rPr>
      </w:pPr>
      <w:r w:rsidRPr="00FC79CE">
        <w:rPr>
          <w:rFonts w:eastAsia="Times New Roman"/>
          <w:lang w:val="en-US"/>
        </w:rPr>
        <w:t xml:space="preserve">Progress on M-SDO Project objective </w:t>
      </w:r>
      <w:r w:rsidRPr="00371247">
        <w:rPr>
          <w:rFonts w:eastAsia="Times New Roman"/>
          <w:i/>
          <w:lang w:val="en-US"/>
        </w:rPr>
        <w:t xml:space="preserve">“7. Tools and testing - </w:t>
      </w:r>
      <w:r w:rsidRPr="00371247">
        <w:rPr>
          <w:i/>
          <w:lang w:val="en-US"/>
        </w:rPr>
        <w:t>Identify and document supporting tooling environment. Define how to produce conformance statement specifications that include semantic/functional testing (beyond syntax testing).”</w:t>
      </w:r>
    </w:p>
    <w:p w:rsidR="00DC7DEE" w:rsidRDefault="00C76B5C" w:rsidP="009537F4">
      <w:pPr>
        <w:keepNext/>
        <w:numPr>
          <w:ilvl w:val="0"/>
          <w:numId w:val="31"/>
        </w:numPr>
        <w:tabs>
          <w:tab w:val="left" w:pos="1440"/>
        </w:tabs>
        <w:spacing w:after="0"/>
        <w:outlineLvl w:val="0"/>
      </w:pPr>
      <w:r>
        <w:rPr>
          <w:i/>
        </w:rPr>
        <w:t>On hold</w:t>
      </w:r>
    </w:p>
    <w:p w:rsidR="00C9195A" w:rsidRDefault="00B43428" w:rsidP="00352E59">
      <w:pPr>
        <w:numPr>
          <w:ilvl w:val="0"/>
          <w:numId w:val="30"/>
        </w:numPr>
        <w:spacing w:before="120" w:after="120"/>
        <w:rPr>
          <w:rFonts w:eastAsia="Times New Roman"/>
          <w:lang w:val="en-US"/>
        </w:rPr>
      </w:pPr>
      <w:r>
        <w:rPr>
          <w:rFonts w:eastAsia="Times New Roman"/>
          <w:lang w:val="en-US"/>
        </w:rPr>
        <w:t xml:space="preserve">Harmonization of </w:t>
      </w:r>
      <w:r w:rsidR="00C9195A">
        <w:rPr>
          <w:rFonts w:eastAsia="Times New Roman"/>
          <w:lang w:val="en-US"/>
        </w:rPr>
        <w:t xml:space="preserve">work currently being done in the JWG on MA and </w:t>
      </w:r>
      <w:r>
        <w:rPr>
          <w:rFonts w:eastAsia="Times New Roman"/>
          <w:lang w:val="en-US"/>
        </w:rPr>
        <w:t>TIP Activation &amp; Provisioning team</w:t>
      </w:r>
    </w:p>
    <w:p w:rsidR="00C76B5C" w:rsidRDefault="00C76B5C" w:rsidP="00C76B5C">
      <w:pPr>
        <w:keepNext/>
        <w:numPr>
          <w:ilvl w:val="0"/>
          <w:numId w:val="31"/>
        </w:numPr>
        <w:tabs>
          <w:tab w:val="left" w:pos="1440"/>
        </w:tabs>
        <w:spacing w:after="0"/>
        <w:outlineLvl w:val="0"/>
      </w:pPr>
      <w:r>
        <w:rPr>
          <w:i/>
        </w:rPr>
        <w:t>On hold</w:t>
      </w:r>
    </w:p>
    <w:p w:rsidR="00352E59" w:rsidRPr="00FC79CE" w:rsidRDefault="00352E59" w:rsidP="00352E59">
      <w:pPr>
        <w:numPr>
          <w:ilvl w:val="0"/>
          <w:numId w:val="30"/>
        </w:numPr>
        <w:spacing w:before="120" w:after="120"/>
        <w:rPr>
          <w:rFonts w:eastAsia="Times New Roman"/>
          <w:lang w:val="en-US"/>
        </w:rPr>
      </w:pPr>
      <w:r w:rsidRPr="00FC79CE">
        <w:rPr>
          <w:rFonts w:eastAsia="Times New Roman"/>
          <w:lang w:val="en-US"/>
        </w:rPr>
        <w:t>Wrap-up/Next Steps</w:t>
      </w:r>
    </w:p>
    <w:p w:rsidR="005643BB" w:rsidRDefault="00DA023C" w:rsidP="00747302">
      <w:pPr>
        <w:numPr>
          <w:ilvl w:val="0"/>
          <w:numId w:val="31"/>
        </w:numPr>
        <w:tabs>
          <w:tab w:val="left" w:pos="1440"/>
        </w:tabs>
        <w:spacing w:after="0"/>
        <w:outlineLvl w:val="0"/>
      </w:pPr>
      <w:r>
        <w:t xml:space="preserve">Next </w:t>
      </w:r>
      <w:r w:rsidR="005643BB">
        <w:t xml:space="preserve">F2F </w:t>
      </w:r>
      <w:r>
        <w:t>meeting</w:t>
      </w:r>
      <w:r w:rsidR="00FC5FF0">
        <w:t xml:space="preserve"> </w:t>
      </w:r>
      <w:r w:rsidR="00FC5FF0" w:rsidRPr="00FC5FF0">
        <w:t>25</w:t>
      </w:r>
      <w:r w:rsidR="00FC5FF0" w:rsidRPr="00FC5FF0">
        <w:rPr>
          <w:vertAlign w:val="superscript"/>
        </w:rPr>
        <w:t>th</w:t>
      </w:r>
      <w:r w:rsidR="00FC5FF0">
        <w:t xml:space="preserve"> </w:t>
      </w:r>
      <w:r w:rsidR="00FC5FF0" w:rsidRPr="00FC5FF0">
        <w:t>– 27</w:t>
      </w:r>
      <w:r w:rsidR="00FC5FF0" w:rsidRPr="00FC5FF0">
        <w:rPr>
          <w:vertAlign w:val="superscript"/>
        </w:rPr>
        <w:t>th</w:t>
      </w:r>
      <w:r w:rsidR="00FC5FF0">
        <w:t xml:space="preserve"> </w:t>
      </w:r>
      <w:r w:rsidR="00FC5FF0" w:rsidRPr="00FC5FF0">
        <w:t xml:space="preserve">August </w:t>
      </w:r>
      <w:r w:rsidR="00FC5FF0">
        <w:t xml:space="preserve">2014 in </w:t>
      </w:r>
      <w:r w:rsidR="00FC5FF0" w:rsidRPr="00FC5FF0">
        <w:t xml:space="preserve">Sophia </w:t>
      </w:r>
      <w:proofErr w:type="spellStart"/>
      <w:r w:rsidR="00FC5FF0" w:rsidRPr="00FC5FF0">
        <w:t>Antipolis</w:t>
      </w:r>
      <w:proofErr w:type="spellEnd"/>
      <w:r w:rsidR="00FC5FF0" w:rsidRPr="00FC5FF0">
        <w:t xml:space="preserve"> in conjunction with 3GPP SA 5</w:t>
      </w:r>
    </w:p>
    <w:p w:rsidR="007E5DFA" w:rsidRDefault="00352E59" w:rsidP="00352E59">
      <w:pPr>
        <w:numPr>
          <w:ilvl w:val="0"/>
          <w:numId w:val="31"/>
        </w:numPr>
        <w:tabs>
          <w:tab w:val="left" w:pos="1440"/>
        </w:tabs>
        <w:spacing w:after="0"/>
        <w:ind w:left="1498"/>
        <w:outlineLvl w:val="0"/>
      </w:pPr>
      <w:r>
        <w:t>Next conference call</w:t>
      </w:r>
      <w:r w:rsidR="007E5DFA">
        <w:t>s:</w:t>
      </w:r>
    </w:p>
    <w:p w:rsidR="007E5DFA" w:rsidRPr="00FC79CE" w:rsidRDefault="006E7D7B" w:rsidP="007E5DFA">
      <w:pPr>
        <w:numPr>
          <w:ilvl w:val="1"/>
          <w:numId w:val="31"/>
        </w:numPr>
        <w:tabs>
          <w:tab w:val="left" w:pos="1440"/>
        </w:tabs>
        <w:spacing w:after="0"/>
        <w:ind w:left="2250" w:hanging="810"/>
        <w:outlineLvl w:val="0"/>
      </w:pPr>
      <w:r>
        <w:rPr>
          <w:rFonts w:eastAsia="Times New Roman"/>
        </w:rPr>
        <w:t>To be decided</w:t>
      </w:r>
    </w:p>
    <w:p w:rsidR="009537F4" w:rsidRDefault="009537F4" w:rsidP="009537F4">
      <w:pPr>
        <w:numPr>
          <w:ilvl w:val="0"/>
          <w:numId w:val="30"/>
        </w:numPr>
        <w:spacing w:before="120" w:after="120"/>
        <w:ind w:right="567"/>
      </w:pPr>
      <w:r w:rsidRPr="00FC79CE">
        <w:rPr>
          <w:rFonts w:eastAsia="Times New Roman"/>
          <w:lang w:val="en-US"/>
        </w:rPr>
        <w:t>Closing</w:t>
      </w:r>
    </w:p>
    <w:p w:rsidR="000E3F00" w:rsidRDefault="000E3F00" w:rsidP="0077013F">
      <w:pPr>
        <w:keepNext/>
        <w:tabs>
          <w:tab w:val="left" w:pos="2127"/>
        </w:tabs>
        <w:spacing w:after="0"/>
        <w:outlineLvl w:val="0"/>
        <w:rPr>
          <w:rFonts w:ascii="Calibri" w:hAnsi="Calibri"/>
        </w:rPr>
      </w:pPr>
    </w:p>
    <w:p w:rsidR="00CD60CA" w:rsidRDefault="00CD60CA" w:rsidP="00CD60CA">
      <w:pPr>
        <w:keepNext/>
        <w:tabs>
          <w:tab w:val="left" w:pos="2127"/>
        </w:tabs>
        <w:spacing w:after="0"/>
        <w:jc w:val="center"/>
        <w:outlineLvl w:val="0"/>
        <w:rPr>
          <w:rFonts w:ascii="Calibri" w:hAnsi="Calibri"/>
        </w:rPr>
      </w:pPr>
      <w:r>
        <w:rPr>
          <w:rFonts w:ascii="Calibri" w:hAnsi="Calibri"/>
        </w:rPr>
        <w:t>___________________</w:t>
      </w:r>
    </w:p>
    <w:p w:rsidR="00CD60CA" w:rsidRPr="00FA0E26" w:rsidRDefault="00CD60CA" w:rsidP="0077013F">
      <w:pPr>
        <w:keepNext/>
        <w:tabs>
          <w:tab w:val="left" w:pos="2127"/>
        </w:tabs>
        <w:spacing w:after="0"/>
        <w:outlineLvl w:val="0"/>
        <w:rPr>
          <w:rFonts w:ascii="Calibri" w:hAnsi="Calibri"/>
        </w:rPr>
      </w:pPr>
    </w:p>
    <w:sectPr w:rsidR="00CD60CA" w:rsidRPr="00FA0E26" w:rsidSect="00FE3CFE">
      <w:headerReference w:type="even" r:id="rId22"/>
      <w:headerReference w:type="default" r:id="rId23"/>
      <w:headerReference w:type="first" r:id="rId24"/>
      <w:footnotePr>
        <w:numRestart w:val="eachSect"/>
      </w:footnotePr>
      <w:pgSz w:w="11907" w:h="16840" w:code="9"/>
      <w:pgMar w:top="567" w:right="1017"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491" w:rsidRDefault="00C66491">
      <w:r>
        <w:separator/>
      </w:r>
    </w:p>
  </w:endnote>
  <w:endnote w:type="continuationSeparator" w:id="0">
    <w:p w:rsidR="00C66491" w:rsidRDefault="00C664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491" w:rsidRDefault="00C66491">
      <w:r>
        <w:separator/>
      </w:r>
    </w:p>
  </w:footnote>
  <w:footnote w:type="continuationSeparator" w:id="0">
    <w:p w:rsidR="00C66491" w:rsidRDefault="00C664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084" w:rsidRDefault="00394084">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084" w:rsidRDefault="00394084">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084" w:rsidRDefault="00394084">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7545DB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682229"/>
    <w:multiLevelType w:val="hybridMultilevel"/>
    <w:tmpl w:val="606A5378"/>
    <w:lvl w:ilvl="0" w:tplc="FB36C8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5324A93"/>
    <w:multiLevelType w:val="hybridMultilevel"/>
    <w:tmpl w:val="62DE7D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561D4B"/>
    <w:multiLevelType w:val="hybridMultilevel"/>
    <w:tmpl w:val="01DA545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nsid w:val="16684DBD"/>
    <w:multiLevelType w:val="hybridMultilevel"/>
    <w:tmpl w:val="32EAB49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nsid w:val="1CF05D9F"/>
    <w:multiLevelType w:val="hybridMultilevel"/>
    <w:tmpl w:val="AF9ED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0316DE"/>
    <w:multiLevelType w:val="hybridMultilevel"/>
    <w:tmpl w:val="E63E91E2"/>
    <w:lvl w:ilvl="0" w:tplc="14C0885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334"/>
        </w:tabs>
        <w:ind w:left="334" w:hanging="360"/>
      </w:pPr>
      <w:rPr>
        <w:rFonts w:ascii="Courier New" w:hAnsi="Courier New" w:cs="Courier New" w:hint="default"/>
      </w:rPr>
    </w:lvl>
    <w:lvl w:ilvl="2" w:tplc="04090005">
      <w:start w:val="1"/>
      <w:numFmt w:val="bullet"/>
      <w:lvlText w:val=""/>
      <w:lvlJc w:val="left"/>
      <w:pPr>
        <w:tabs>
          <w:tab w:val="num" w:pos="1054"/>
        </w:tabs>
        <w:ind w:left="1054" w:hanging="360"/>
      </w:pPr>
      <w:rPr>
        <w:rFonts w:ascii="Wingdings" w:hAnsi="Wingdings" w:hint="default"/>
      </w:rPr>
    </w:lvl>
    <w:lvl w:ilvl="3" w:tplc="04090001">
      <w:start w:val="1"/>
      <w:numFmt w:val="bullet"/>
      <w:lvlText w:val=""/>
      <w:lvlJc w:val="left"/>
      <w:pPr>
        <w:tabs>
          <w:tab w:val="num" w:pos="1774"/>
        </w:tabs>
        <w:ind w:left="1774" w:hanging="360"/>
      </w:pPr>
      <w:rPr>
        <w:rFonts w:ascii="Symbol" w:hAnsi="Symbol" w:hint="default"/>
      </w:rPr>
    </w:lvl>
    <w:lvl w:ilvl="4" w:tplc="04090003" w:tentative="1">
      <w:start w:val="1"/>
      <w:numFmt w:val="bullet"/>
      <w:lvlText w:val="o"/>
      <w:lvlJc w:val="left"/>
      <w:pPr>
        <w:tabs>
          <w:tab w:val="num" w:pos="2494"/>
        </w:tabs>
        <w:ind w:left="2494" w:hanging="360"/>
      </w:pPr>
      <w:rPr>
        <w:rFonts w:ascii="Courier New" w:hAnsi="Courier New" w:cs="Courier New" w:hint="default"/>
      </w:rPr>
    </w:lvl>
    <w:lvl w:ilvl="5" w:tplc="04090005" w:tentative="1">
      <w:start w:val="1"/>
      <w:numFmt w:val="bullet"/>
      <w:lvlText w:val=""/>
      <w:lvlJc w:val="left"/>
      <w:pPr>
        <w:tabs>
          <w:tab w:val="num" w:pos="3214"/>
        </w:tabs>
        <w:ind w:left="3214" w:hanging="360"/>
      </w:pPr>
      <w:rPr>
        <w:rFonts w:ascii="Wingdings" w:hAnsi="Wingdings" w:hint="default"/>
      </w:rPr>
    </w:lvl>
    <w:lvl w:ilvl="6" w:tplc="04090001" w:tentative="1">
      <w:start w:val="1"/>
      <w:numFmt w:val="bullet"/>
      <w:lvlText w:val=""/>
      <w:lvlJc w:val="left"/>
      <w:pPr>
        <w:tabs>
          <w:tab w:val="num" w:pos="3934"/>
        </w:tabs>
        <w:ind w:left="3934" w:hanging="360"/>
      </w:pPr>
      <w:rPr>
        <w:rFonts w:ascii="Symbol" w:hAnsi="Symbol" w:hint="default"/>
      </w:rPr>
    </w:lvl>
    <w:lvl w:ilvl="7" w:tplc="04090003" w:tentative="1">
      <w:start w:val="1"/>
      <w:numFmt w:val="bullet"/>
      <w:lvlText w:val="o"/>
      <w:lvlJc w:val="left"/>
      <w:pPr>
        <w:tabs>
          <w:tab w:val="num" w:pos="4654"/>
        </w:tabs>
        <w:ind w:left="4654" w:hanging="360"/>
      </w:pPr>
      <w:rPr>
        <w:rFonts w:ascii="Courier New" w:hAnsi="Courier New" w:cs="Courier New" w:hint="default"/>
      </w:rPr>
    </w:lvl>
    <w:lvl w:ilvl="8" w:tplc="04090005" w:tentative="1">
      <w:start w:val="1"/>
      <w:numFmt w:val="bullet"/>
      <w:lvlText w:val=""/>
      <w:lvlJc w:val="left"/>
      <w:pPr>
        <w:tabs>
          <w:tab w:val="num" w:pos="5374"/>
        </w:tabs>
        <w:ind w:left="5374" w:hanging="360"/>
      </w:pPr>
      <w:rPr>
        <w:rFonts w:ascii="Wingdings" w:hAnsi="Wingdings" w:hint="default"/>
      </w:rPr>
    </w:lvl>
  </w:abstractNum>
  <w:abstractNum w:abstractNumId="7">
    <w:nsid w:val="24B73B51"/>
    <w:multiLevelType w:val="hybridMultilevel"/>
    <w:tmpl w:val="A9B86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19782E"/>
    <w:multiLevelType w:val="hybridMultilevel"/>
    <w:tmpl w:val="A5D21AA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43BB11D1"/>
    <w:multiLevelType w:val="hybridMultilevel"/>
    <w:tmpl w:val="51E05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D83290"/>
    <w:multiLevelType w:val="hybridMultilevel"/>
    <w:tmpl w:val="109EC7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48ED6FA1"/>
    <w:multiLevelType w:val="hybridMultilevel"/>
    <w:tmpl w:val="9DEE644A"/>
    <w:lvl w:ilvl="0" w:tplc="0407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A4F6A61"/>
    <w:multiLevelType w:val="hybridMultilevel"/>
    <w:tmpl w:val="CAB40B1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F74780"/>
    <w:multiLevelType w:val="hybridMultilevel"/>
    <w:tmpl w:val="4ED6D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6C287E"/>
    <w:multiLevelType w:val="hybridMultilevel"/>
    <w:tmpl w:val="4CE695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7778D3"/>
    <w:multiLevelType w:val="hybridMultilevel"/>
    <w:tmpl w:val="0BC4CEF6"/>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1637" w:hanging="360"/>
      </w:pPr>
      <w:rPr>
        <w:rFonts w:ascii="Courier New" w:hAnsi="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nsid w:val="5B231174"/>
    <w:multiLevelType w:val="hybridMultilevel"/>
    <w:tmpl w:val="8888476A"/>
    <w:lvl w:ilvl="0" w:tplc="0409000B">
      <w:start w:val="1"/>
      <w:numFmt w:val="bullet"/>
      <w:lvlText w:val=""/>
      <w:lvlJc w:val="left"/>
      <w:pPr>
        <w:tabs>
          <w:tab w:val="num" w:pos="644"/>
        </w:tabs>
        <w:ind w:left="644" w:hanging="360"/>
      </w:pPr>
      <w:rPr>
        <w:rFonts w:ascii="Wingdings" w:hAnsi="Wingding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D8753E6"/>
    <w:multiLevelType w:val="hybridMultilevel"/>
    <w:tmpl w:val="E81E51A2"/>
    <w:lvl w:ilvl="0" w:tplc="04070005">
      <w:start w:val="1"/>
      <w:numFmt w:val="bullet"/>
      <w:lvlText w:val=""/>
      <w:lvlJc w:val="left"/>
      <w:pPr>
        <w:tabs>
          <w:tab w:val="num" w:pos="928"/>
        </w:tabs>
        <w:ind w:left="928" w:hanging="360"/>
      </w:pPr>
      <w:rPr>
        <w:rFonts w:ascii="Wingdings" w:hAnsi="Wingdings" w:hint="default"/>
      </w:rPr>
    </w:lvl>
    <w:lvl w:ilvl="1" w:tplc="0409000F">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61B774E6"/>
    <w:multiLevelType w:val="hybridMultilevel"/>
    <w:tmpl w:val="CCF0B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BC1A76"/>
    <w:multiLevelType w:val="hybridMultilevel"/>
    <w:tmpl w:val="94341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066A29"/>
    <w:multiLevelType w:val="hybridMultilevel"/>
    <w:tmpl w:val="C3B6D21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6D023C27"/>
    <w:multiLevelType w:val="hybridMultilevel"/>
    <w:tmpl w:val="BAA0FC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5962A3"/>
    <w:multiLevelType w:val="hybridMultilevel"/>
    <w:tmpl w:val="180CE20E"/>
    <w:lvl w:ilvl="0" w:tplc="A594A0A2">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2796CA6"/>
    <w:multiLevelType w:val="hybridMultilevel"/>
    <w:tmpl w:val="B4DA914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F439AD"/>
    <w:multiLevelType w:val="hybridMultilevel"/>
    <w:tmpl w:val="56988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7D5A60"/>
    <w:multiLevelType w:val="hybridMultilevel"/>
    <w:tmpl w:val="11DE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433FC7"/>
    <w:multiLevelType w:val="hybridMultilevel"/>
    <w:tmpl w:val="6AA8235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9D0CEA"/>
    <w:multiLevelType w:val="hybridMultilevel"/>
    <w:tmpl w:val="FD9254C4"/>
    <w:lvl w:ilvl="0" w:tplc="71AA0C36">
      <w:start w:val="1"/>
      <w:numFmt w:val="decimal"/>
      <w:lvlText w:val="[%1]"/>
      <w:lvlJc w:val="left"/>
      <w:pPr>
        <w:tabs>
          <w:tab w:val="num" w:pos="607"/>
        </w:tabs>
        <w:ind w:left="454" w:hanging="454"/>
      </w:pPr>
      <w:rPr>
        <w:rFonts w:hint="default"/>
      </w:rPr>
    </w:lvl>
    <w:lvl w:ilvl="1" w:tplc="04070001">
      <w:start w:val="1"/>
      <w:numFmt w:val="bullet"/>
      <w:lvlText w:val=""/>
      <w:lvlJc w:val="left"/>
      <w:pPr>
        <w:tabs>
          <w:tab w:val="num" w:pos="1327"/>
        </w:tabs>
        <w:ind w:left="1327" w:hanging="360"/>
      </w:pPr>
      <w:rPr>
        <w:rFonts w:ascii="Symbol" w:hAnsi="Symbol" w:hint="default"/>
      </w:rPr>
    </w:lvl>
    <w:lvl w:ilvl="2" w:tplc="0407001B" w:tentative="1">
      <w:start w:val="1"/>
      <w:numFmt w:val="lowerRoman"/>
      <w:lvlText w:val="%3."/>
      <w:lvlJc w:val="right"/>
      <w:pPr>
        <w:tabs>
          <w:tab w:val="num" w:pos="2047"/>
        </w:tabs>
        <w:ind w:left="2047" w:hanging="180"/>
      </w:pPr>
    </w:lvl>
    <w:lvl w:ilvl="3" w:tplc="0407000F" w:tentative="1">
      <w:start w:val="1"/>
      <w:numFmt w:val="decimal"/>
      <w:lvlText w:val="%4."/>
      <w:lvlJc w:val="left"/>
      <w:pPr>
        <w:tabs>
          <w:tab w:val="num" w:pos="2767"/>
        </w:tabs>
        <w:ind w:left="2767" w:hanging="360"/>
      </w:pPr>
    </w:lvl>
    <w:lvl w:ilvl="4" w:tplc="04070019" w:tentative="1">
      <w:start w:val="1"/>
      <w:numFmt w:val="lowerLetter"/>
      <w:lvlText w:val="%5."/>
      <w:lvlJc w:val="left"/>
      <w:pPr>
        <w:tabs>
          <w:tab w:val="num" w:pos="3487"/>
        </w:tabs>
        <w:ind w:left="3487" w:hanging="360"/>
      </w:pPr>
    </w:lvl>
    <w:lvl w:ilvl="5" w:tplc="0407001B" w:tentative="1">
      <w:start w:val="1"/>
      <w:numFmt w:val="lowerRoman"/>
      <w:lvlText w:val="%6."/>
      <w:lvlJc w:val="right"/>
      <w:pPr>
        <w:tabs>
          <w:tab w:val="num" w:pos="4207"/>
        </w:tabs>
        <w:ind w:left="4207" w:hanging="180"/>
      </w:pPr>
    </w:lvl>
    <w:lvl w:ilvl="6" w:tplc="0407000F" w:tentative="1">
      <w:start w:val="1"/>
      <w:numFmt w:val="decimal"/>
      <w:lvlText w:val="%7."/>
      <w:lvlJc w:val="left"/>
      <w:pPr>
        <w:tabs>
          <w:tab w:val="num" w:pos="4927"/>
        </w:tabs>
        <w:ind w:left="4927" w:hanging="360"/>
      </w:pPr>
    </w:lvl>
    <w:lvl w:ilvl="7" w:tplc="04070019" w:tentative="1">
      <w:start w:val="1"/>
      <w:numFmt w:val="lowerLetter"/>
      <w:lvlText w:val="%8."/>
      <w:lvlJc w:val="left"/>
      <w:pPr>
        <w:tabs>
          <w:tab w:val="num" w:pos="5647"/>
        </w:tabs>
        <w:ind w:left="5647" w:hanging="360"/>
      </w:pPr>
    </w:lvl>
    <w:lvl w:ilvl="8" w:tplc="0407001B" w:tentative="1">
      <w:start w:val="1"/>
      <w:numFmt w:val="lowerRoman"/>
      <w:lvlText w:val="%9."/>
      <w:lvlJc w:val="right"/>
      <w:pPr>
        <w:tabs>
          <w:tab w:val="num" w:pos="6367"/>
        </w:tabs>
        <w:ind w:left="6367" w:hanging="180"/>
      </w:pPr>
    </w:lvl>
  </w:abstractNum>
  <w:abstractNum w:abstractNumId="30">
    <w:nsid w:val="7BC330F5"/>
    <w:multiLevelType w:val="hybridMultilevel"/>
    <w:tmpl w:val="C2769C2A"/>
    <w:lvl w:ilvl="0" w:tplc="E41213F0">
      <w:start w:val="1"/>
      <w:numFmt w:val="bullet"/>
      <w:pStyle w:val="CharChar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36424F"/>
    <w:multiLevelType w:val="hybridMultilevel"/>
    <w:tmpl w:val="160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30"/>
  </w:num>
  <w:num w:numId="4">
    <w:abstractNumId w:val="1"/>
  </w:num>
  <w:num w:numId="5">
    <w:abstractNumId w:val="17"/>
  </w:num>
  <w:num w:numId="6">
    <w:abstractNumId w:val="12"/>
  </w:num>
  <w:num w:numId="7">
    <w:abstractNumId w:val="3"/>
  </w:num>
  <w:num w:numId="8">
    <w:abstractNumId w:val="14"/>
  </w:num>
  <w:num w:numId="9">
    <w:abstractNumId w:val="6"/>
  </w:num>
  <w:num w:numId="10">
    <w:abstractNumId w:val="7"/>
  </w:num>
  <w:num w:numId="11">
    <w:abstractNumId w:val="19"/>
  </w:num>
  <w:num w:numId="12">
    <w:abstractNumId w:val="15"/>
  </w:num>
  <w:num w:numId="13">
    <w:abstractNumId w:val="22"/>
  </w:num>
  <w:num w:numId="14">
    <w:abstractNumId w:val="13"/>
  </w:num>
  <w:num w:numId="15">
    <w:abstractNumId w:val="5"/>
  </w:num>
  <w:num w:numId="16">
    <w:abstractNumId w:val="26"/>
  </w:num>
  <w:num w:numId="17">
    <w:abstractNumId w:val="10"/>
  </w:num>
  <w:num w:numId="18">
    <w:abstractNumId w:val="2"/>
  </w:num>
  <w:num w:numId="19">
    <w:abstractNumId w:val="25"/>
  </w:num>
  <w:num w:numId="20">
    <w:abstractNumId w:val="20"/>
  </w:num>
  <w:num w:numId="21">
    <w:abstractNumId w:val="21"/>
  </w:num>
  <w:num w:numId="22">
    <w:abstractNumId w:val="24"/>
  </w:num>
  <w:num w:numId="23">
    <w:abstractNumId w:val="11"/>
  </w:num>
  <w:num w:numId="24">
    <w:abstractNumId w:val="8"/>
  </w:num>
  <w:num w:numId="25">
    <w:abstractNumId w:val="4"/>
  </w:num>
  <w:num w:numId="26">
    <w:abstractNumId w:val="27"/>
  </w:num>
  <w:num w:numId="27">
    <w:abstractNumId w:val="31"/>
  </w:num>
  <w:num w:numId="28">
    <w:abstractNumId w:val="9"/>
  </w:num>
  <w:num w:numId="29">
    <w:abstractNumId w:val="0"/>
  </w:num>
  <w:num w:numId="30">
    <w:abstractNumId w:val="28"/>
  </w:num>
  <w:num w:numId="31">
    <w:abstractNumId w:val="16"/>
  </w:num>
  <w:num w:numId="32">
    <w:abstractNumId w:val="1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s-ES_tradnl" w:vendorID="64" w:dllVersion="131078" w:nlCheck="1" w:checkStyle="1"/>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825CF5"/>
    <w:rsid w:val="00001070"/>
    <w:rsid w:val="00007CE9"/>
    <w:rsid w:val="00010623"/>
    <w:rsid w:val="00014E75"/>
    <w:rsid w:val="000212F4"/>
    <w:rsid w:val="00021B70"/>
    <w:rsid w:val="000302B7"/>
    <w:rsid w:val="000314D5"/>
    <w:rsid w:val="0003296A"/>
    <w:rsid w:val="0003329E"/>
    <w:rsid w:val="000336EA"/>
    <w:rsid w:val="00033F9C"/>
    <w:rsid w:val="00034932"/>
    <w:rsid w:val="0003583D"/>
    <w:rsid w:val="00036466"/>
    <w:rsid w:val="00036D84"/>
    <w:rsid w:val="00036F0D"/>
    <w:rsid w:val="000377E3"/>
    <w:rsid w:val="000408A3"/>
    <w:rsid w:val="000409D0"/>
    <w:rsid w:val="00043957"/>
    <w:rsid w:val="00047ADC"/>
    <w:rsid w:val="00052085"/>
    <w:rsid w:val="0005219A"/>
    <w:rsid w:val="00053B9D"/>
    <w:rsid w:val="00054F8E"/>
    <w:rsid w:val="000562D9"/>
    <w:rsid w:val="000603F4"/>
    <w:rsid w:val="00061A88"/>
    <w:rsid w:val="00062094"/>
    <w:rsid w:val="0007014B"/>
    <w:rsid w:val="00070AD3"/>
    <w:rsid w:val="00071CFD"/>
    <w:rsid w:val="000725B1"/>
    <w:rsid w:val="00073F8E"/>
    <w:rsid w:val="000743B8"/>
    <w:rsid w:val="00074C06"/>
    <w:rsid w:val="00074CB8"/>
    <w:rsid w:val="00076B27"/>
    <w:rsid w:val="000775CC"/>
    <w:rsid w:val="000808AA"/>
    <w:rsid w:val="0008119C"/>
    <w:rsid w:val="00081A7A"/>
    <w:rsid w:val="0008234F"/>
    <w:rsid w:val="00082D9F"/>
    <w:rsid w:val="000838CB"/>
    <w:rsid w:val="000864FC"/>
    <w:rsid w:val="000876B0"/>
    <w:rsid w:val="00090975"/>
    <w:rsid w:val="00091ED7"/>
    <w:rsid w:val="00094CA1"/>
    <w:rsid w:val="000A11C2"/>
    <w:rsid w:val="000A2C30"/>
    <w:rsid w:val="000A35F5"/>
    <w:rsid w:val="000A5CD9"/>
    <w:rsid w:val="000A6A4C"/>
    <w:rsid w:val="000B0271"/>
    <w:rsid w:val="000B24C6"/>
    <w:rsid w:val="000B2A39"/>
    <w:rsid w:val="000B2B66"/>
    <w:rsid w:val="000B6830"/>
    <w:rsid w:val="000B7D79"/>
    <w:rsid w:val="000C1991"/>
    <w:rsid w:val="000C5FE1"/>
    <w:rsid w:val="000C7696"/>
    <w:rsid w:val="000D217C"/>
    <w:rsid w:val="000D2614"/>
    <w:rsid w:val="000D54A3"/>
    <w:rsid w:val="000E2DEC"/>
    <w:rsid w:val="000E3F00"/>
    <w:rsid w:val="000E752F"/>
    <w:rsid w:val="000F496A"/>
    <w:rsid w:val="00102F2D"/>
    <w:rsid w:val="00104C29"/>
    <w:rsid w:val="001105BF"/>
    <w:rsid w:val="00111907"/>
    <w:rsid w:val="00112B06"/>
    <w:rsid w:val="00112CA2"/>
    <w:rsid w:val="00112DDD"/>
    <w:rsid w:val="00113DC4"/>
    <w:rsid w:val="0011508D"/>
    <w:rsid w:val="0011615D"/>
    <w:rsid w:val="001209F1"/>
    <w:rsid w:val="00121378"/>
    <w:rsid w:val="0012301F"/>
    <w:rsid w:val="00123CFB"/>
    <w:rsid w:val="00125E82"/>
    <w:rsid w:val="00126864"/>
    <w:rsid w:val="00127B4D"/>
    <w:rsid w:val="00127D93"/>
    <w:rsid w:val="00131AF6"/>
    <w:rsid w:val="00135F2A"/>
    <w:rsid w:val="0013638C"/>
    <w:rsid w:val="0014167C"/>
    <w:rsid w:val="001416C2"/>
    <w:rsid w:val="00141791"/>
    <w:rsid w:val="00142466"/>
    <w:rsid w:val="00142F1D"/>
    <w:rsid w:val="0014464B"/>
    <w:rsid w:val="00144ABF"/>
    <w:rsid w:val="00151F62"/>
    <w:rsid w:val="00160AB8"/>
    <w:rsid w:val="001627B0"/>
    <w:rsid w:val="00164BF1"/>
    <w:rsid w:val="00166D09"/>
    <w:rsid w:val="001673B4"/>
    <w:rsid w:val="00170BC3"/>
    <w:rsid w:val="0017566F"/>
    <w:rsid w:val="00176CA1"/>
    <w:rsid w:val="001816DF"/>
    <w:rsid w:val="0018478E"/>
    <w:rsid w:val="001851EE"/>
    <w:rsid w:val="00186326"/>
    <w:rsid w:val="001863E8"/>
    <w:rsid w:val="00195981"/>
    <w:rsid w:val="00196B35"/>
    <w:rsid w:val="00196D4E"/>
    <w:rsid w:val="001A1FE0"/>
    <w:rsid w:val="001A42EE"/>
    <w:rsid w:val="001A44DB"/>
    <w:rsid w:val="001A513A"/>
    <w:rsid w:val="001A5E86"/>
    <w:rsid w:val="001A7B0E"/>
    <w:rsid w:val="001B14A0"/>
    <w:rsid w:val="001B1E3D"/>
    <w:rsid w:val="001C7787"/>
    <w:rsid w:val="001D0BFB"/>
    <w:rsid w:val="001D58CF"/>
    <w:rsid w:val="001E13C3"/>
    <w:rsid w:val="001E2048"/>
    <w:rsid w:val="001E6FA6"/>
    <w:rsid w:val="001F0BBA"/>
    <w:rsid w:val="001F14DB"/>
    <w:rsid w:val="001F1614"/>
    <w:rsid w:val="001F17D5"/>
    <w:rsid w:val="001F2FB7"/>
    <w:rsid w:val="001F3570"/>
    <w:rsid w:val="001F4B73"/>
    <w:rsid w:val="001F4FBF"/>
    <w:rsid w:val="001F5708"/>
    <w:rsid w:val="00200DFE"/>
    <w:rsid w:val="002014D2"/>
    <w:rsid w:val="00202FEC"/>
    <w:rsid w:val="002206E4"/>
    <w:rsid w:val="00225221"/>
    <w:rsid w:val="00232726"/>
    <w:rsid w:val="002360B5"/>
    <w:rsid w:val="002372B2"/>
    <w:rsid w:val="00237C7A"/>
    <w:rsid w:val="00240655"/>
    <w:rsid w:val="00241652"/>
    <w:rsid w:val="0024166F"/>
    <w:rsid w:val="00241D9A"/>
    <w:rsid w:val="002430A4"/>
    <w:rsid w:val="00244D21"/>
    <w:rsid w:val="00250253"/>
    <w:rsid w:val="00252235"/>
    <w:rsid w:val="00253BBB"/>
    <w:rsid w:val="0025405E"/>
    <w:rsid w:val="00256F0A"/>
    <w:rsid w:val="002576DD"/>
    <w:rsid w:val="002637B4"/>
    <w:rsid w:val="002652C0"/>
    <w:rsid w:val="002760B1"/>
    <w:rsid w:val="0028230F"/>
    <w:rsid w:val="00282B2F"/>
    <w:rsid w:val="00282B3F"/>
    <w:rsid w:val="00283EC0"/>
    <w:rsid w:val="00284E09"/>
    <w:rsid w:val="002852F8"/>
    <w:rsid w:val="00287443"/>
    <w:rsid w:val="00291D3E"/>
    <w:rsid w:val="00291DAD"/>
    <w:rsid w:val="0029316A"/>
    <w:rsid w:val="0029480B"/>
    <w:rsid w:val="00296E1D"/>
    <w:rsid w:val="002A3AC9"/>
    <w:rsid w:val="002A3E62"/>
    <w:rsid w:val="002A40E4"/>
    <w:rsid w:val="002A4789"/>
    <w:rsid w:val="002A508B"/>
    <w:rsid w:val="002A58D4"/>
    <w:rsid w:val="002A6E48"/>
    <w:rsid w:val="002A7DEE"/>
    <w:rsid w:val="002A7E4A"/>
    <w:rsid w:val="002B07B1"/>
    <w:rsid w:val="002B14AD"/>
    <w:rsid w:val="002B2F0E"/>
    <w:rsid w:val="002B5A22"/>
    <w:rsid w:val="002B6F01"/>
    <w:rsid w:val="002C1A9D"/>
    <w:rsid w:val="002C25DD"/>
    <w:rsid w:val="002C3D9A"/>
    <w:rsid w:val="002C59DC"/>
    <w:rsid w:val="002C59F1"/>
    <w:rsid w:val="002C676D"/>
    <w:rsid w:val="002D199F"/>
    <w:rsid w:val="002D54A6"/>
    <w:rsid w:val="002D5E43"/>
    <w:rsid w:val="002D6D92"/>
    <w:rsid w:val="002D7107"/>
    <w:rsid w:val="002E0344"/>
    <w:rsid w:val="002E3D85"/>
    <w:rsid w:val="002E5152"/>
    <w:rsid w:val="002E53B9"/>
    <w:rsid w:val="002F0263"/>
    <w:rsid w:val="002F294D"/>
    <w:rsid w:val="002F2CA5"/>
    <w:rsid w:val="002F4CD3"/>
    <w:rsid w:val="002F5506"/>
    <w:rsid w:val="002F55B3"/>
    <w:rsid w:val="002F6783"/>
    <w:rsid w:val="002F724F"/>
    <w:rsid w:val="00300A08"/>
    <w:rsid w:val="00300A98"/>
    <w:rsid w:val="00302476"/>
    <w:rsid w:val="00302D1F"/>
    <w:rsid w:val="00303788"/>
    <w:rsid w:val="003069C9"/>
    <w:rsid w:val="00306CA9"/>
    <w:rsid w:val="00307416"/>
    <w:rsid w:val="0031001D"/>
    <w:rsid w:val="00313B17"/>
    <w:rsid w:val="0031411F"/>
    <w:rsid w:val="00314D84"/>
    <w:rsid w:val="00315A1E"/>
    <w:rsid w:val="00316092"/>
    <w:rsid w:val="0031626D"/>
    <w:rsid w:val="003212CF"/>
    <w:rsid w:val="00321773"/>
    <w:rsid w:val="00321782"/>
    <w:rsid w:val="00321FE2"/>
    <w:rsid w:val="003241CB"/>
    <w:rsid w:val="003246D7"/>
    <w:rsid w:val="0033227C"/>
    <w:rsid w:val="003331EB"/>
    <w:rsid w:val="00334104"/>
    <w:rsid w:val="003347AC"/>
    <w:rsid w:val="00335252"/>
    <w:rsid w:val="00335398"/>
    <w:rsid w:val="0033671D"/>
    <w:rsid w:val="003438F1"/>
    <w:rsid w:val="0034611B"/>
    <w:rsid w:val="00347848"/>
    <w:rsid w:val="00352E59"/>
    <w:rsid w:val="00354093"/>
    <w:rsid w:val="00354230"/>
    <w:rsid w:val="003557AD"/>
    <w:rsid w:val="00360FF2"/>
    <w:rsid w:val="003663CE"/>
    <w:rsid w:val="0036742E"/>
    <w:rsid w:val="00370AC9"/>
    <w:rsid w:val="00371D90"/>
    <w:rsid w:val="00372820"/>
    <w:rsid w:val="003765BE"/>
    <w:rsid w:val="00376953"/>
    <w:rsid w:val="003819E7"/>
    <w:rsid w:val="0038263B"/>
    <w:rsid w:val="00383EF9"/>
    <w:rsid w:val="003844AA"/>
    <w:rsid w:val="00393D78"/>
    <w:rsid w:val="00394084"/>
    <w:rsid w:val="0039460E"/>
    <w:rsid w:val="00395EC0"/>
    <w:rsid w:val="003A0771"/>
    <w:rsid w:val="003A42CB"/>
    <w:rsid w:val="003A6662"/>
    <w:rsid w:val="003B0EA4"/>
    <w:rsid w:val="003B407D"/>
    <w:rsid w:val="003C1126"/>
    <w:rsid w:val="003C49AD"/>
    <w:rsid w:val="003C53B2"/>
    <w:rsid w:val="003C6673"/>
    <w:rsid w:val="003D2E1A"/>
    <w:rsid w:val="003D4522"/>
    <w:rsid w:val="003D7130"/>
    <w:rsid w:val="003E2F8C"/>
    <w:rsid w:val="003E5509"/>
    <w:rsid w:val="003E6F23"/>
    <w:rsid w:val="003E77B1"/>
    <w:rsid w:val="003F6F13"/>
    <w:rsid w:val="00400DD0"/>
    <w:rsid w:val="0040140A"/>
    <w:rsid w:val="00401E1A"/>
    <w:rsid w:val="004023EC"/>
    <w:rsid w:val="00405B96"/>
    <w:rsid w:val="0040634B"/>
    <w:rsid w:val="004070C7"/>
    <w:rsid w:val="00412A2E"/>
    <w:rsid w:val="00415195"/>
    <w:rsid w:val="00416EE9"/>
    <w:rsid w:val="004172DB"/>
    <w:rsid w:val="004216EB"/>
    <w:rsid w:val="00423ADB"/>
    <w:rsid w:val="0043185B"/>
    <w:rsid w:val="00432EBD"/>
    <w:rsid w:val="00433EF0"/>
    <w:rsid w:val="00433FE7"/>
    <w:rsid w:val="0043583D"/>
    <w:rsid w:val="00435939"/>
    <w:rsid w:val="0043597C"/>
    <w:rsid w:val="004414FE"/>
    <w:rsid w:val="00450DB7"/>
    <w:rsid w:val="00451655"/>
    <w:rsid w:val="00451931"/>
    <w:rsid w:val="00452CEE"/>
    <w:rsid w:val="00454725"/>
    <w:rsid w:val="004624BD"/>
    <w:rsid w:val="00465178"/>
    <w:rsid w:val="00466A5C"/>
    <w:rsid w:val="00467E00"/>
    <w:rsid w:val="004700B1"/>
    <w:rsid w:val="004713A9"/>
    <w:rsid w:val="00473139"/>
    <w:rsid w:val="00473420"/>
    <w:rsid w:val="0047780D"/>
    <w:rsid w:val="00481D5E"/>
    <w:rsid w:val="0048686F"/>
    <w:rsid w:val="0049072B"/>
    <w:rsid w:val="0049090F"/>
    <w:rsid w:val="004939C4"/>
    <w:rsid w:val="004950D1"/>
    <w:rsid w:val="00497E19"/>
    <w:rsid w:val="00497EFC"/>
    <w:rsid w:val="004A1CFC"/>
    <w:rsid w:val="004A2A0C"/>
    <w:rsid w:val="004A2CAE"/>
    <w:rsid w:val="004A6814"/>
    <w:rsid w:val="004B164F"/>
    <w:rsid w:val="004B2A84"/>
    <w:rsid w:val="004B6366"/>
    <w:rsid w:val="004B6A3B"/>
    <w:rsid w:val="004C07E8"/>
    <w:rsid w:val="004C13BF"/>
    <w:rsid w:val="004C14B3"/>
    <w:rsid w:val="004C2660"/>
    <w:rsid w:val="004C35C4"/>
    <w:rsid w:val="004C3965"/>
    <w:rsid w:val="004C3D55"/>
    <w:rsid w:val="004C474B"/>
    <w:rsid w:val="004D0006"/>
    <w:rsid w:val="004D079C"/>
    <w:rsid w:val="004D0F71"/>
    <w:rsid w:val="004D5681"/>
    <w:rsid w:val="004D5912"/>
    <w:rsid w:val="004D734E"/>
    <w:rsid w:val="004D7478"/>
    <w:rsid w:val="004E115B"/>
    <w:rsid w:val="004E1B45"/>
    <w:rsid w:val="004E2A95"/>
    <w:rsid w:val="004E2E75"/>
    <w:rsid w:val="004E5DFD"/>
    <w:rsid w:val="004F0E9B"/>
    <w:rsid w:val="004F11F1"/>
    <w:rsid w:val="004F420C"/>
    <w:rsid w:val="005004D2"/>
    <w:rsid w:val="0050308D"/>
    <w:rsid w:val="005054DD"/>
    <w:rsid w:val="0050720A"/>
    <w:rsid w:val="00511AE5"/>
    <w:rsid w:val="0051389E"/>
    <w:rsid w:val="00515604"/>
    <w:rsid w:val="00521FA2"/>
    <w:rsid w:val="0052217B"/>
    <w:rsid w:val="00526C25"/>
    <w:rsid w:val="00527D59"/>
    <w:rsid w:val="00531079"/>
    <w:rsid w:val="00533315"/>
    <w:rsid w:val="00535491"/>
    <w:rsid w:val="005413B9"/>
    <w:rsid w:val="005438A5"/>
    <w:rsid w:val="00545441"/>
    <w:rsid w:val="005518FF"/>
    <w:rsid w:val="00555AE2"/>
    <w:rsid w:val="00555AFC"/>
    <w:rsid w:val="00555D18"/>
    <w:rsid w:val="005643BB"/>
    <w:rsid w:val="00571DB2"/>
    <w:rsid w:val="00573AD7"/>
    <w:rsid w:val="0057748A"/>
    <w:rsid w:val="00582AA8"/>
    <w:rsid w:val="0058617D"/>
    <w:rsid w:val="005936A0"/>
    <w:rsid w:val="00594ABF"/>
    <w:rsid w:val="005956A0"/>
    <w:rsid w:val="005A52AB"/>
    <w:rsid w:val="005A7261"/>
    <w:rsid w:val="005B1636"/>
    <w:rsid w:val="005B3736"/>
    <w:rsid w:val="005B3DD1"/>
    <w:rsid w:val="005B5F48"/>
    <w:rsid w:val="005B60FB"/>
    <w:rsid w:val="005B6932"/>
    <w:rsid w:val="005C1253"/>
    <w:rsid w:val="005C338C"/>
    <w:rsid w:val="005C637D"/>
    <w:rsid w:val="005D27BC"/>
    <w:rsid w:val="005E0CBA"/>
    <w:rsid w:val="005E2BDB"/>
    <w:rsid w:val="005E3ADC"/>
    <w:rsid w:val="005F069E"/>
    <w:rsid w:val="005F15C4"/>
    <w:rsid w:val="00600110"/>
    <w:rsid w:val="006009BF"/>
    <w:rsid w:val="00600A92"/>
    <w:rsid w:val="006047AA"/>
    <w:rsid w:val="00605886"/>
    <w:rsid w:val="0060779C"/>
    <w:rsid w:val="00610B44"/>
    <w:rsid w:val="00614875"/>
    <w:rsid w:val="00624D2A"/>
    <w:rsid w:val="00625256"/>
    <w:rsid w:val="00627178"/>
    <w:rsid w:val="006274FE"/>
    <w:rsid w:val="006379BA"/>
    <w:rsid w:val="00637F1A"/>
    <w:rsid w:val="00640595"/>
    <w:rsid w:val="00641297"/>
    <w:rsid w:val="00641338"/>
    <w:rsid w:val="00642C87"/>
    <w:rsid w:val="006432B3"/>
    <w:rsid w:val="00647B72"/>
    <w:rsid w:val="006512FB"/>
    <w:rsid w:val="006550B8"/>
    <w:rsid w:val="00660390"/>
    <w:rsid w:val="006603E9"/>
    <w:rsid w:val="00665ACC"/>
    <w:rsid w:val="00671104"/>
    <w:rsid w:val="006728DA"/>
    <w:rsid w:val="00672A69"/>
    <w:rsid w:val="00676713"/>
    <w:rsid w:val="00681DE1"/>
    <w:rsid w:val="00682658"/>
    <w:rsid w:val="006862F2"/>
    <w:rsid w:val="00690CFE"/>
    <w:rsid w:val="00690E23"/>
    <w:rsid w:val="00693200"/>
    <w:rsid w:val="00693B28"/>
    <w:rsid w:val="00693D29"/>
    <w:rsid w:val="006940AA"/>
    <w:rsid w:val="006956E9"/>
    <w:rsid w:val="006970D5"/>
    <w:rsid w:val="0069783C"/>
    <w:rsid w:val="006A2B9B"/>
    <w:rsid w:val="006A2CC9"/>
    <w:rsid w:val="006A5354"/>
    <w:rsid w:val="006A7AF1"/>
    <w:rsid w:val="006B1A9D"/>
    <w:rsid w:val="006B4F3D"/>
    <w:rsid w:val="006B7398"/>
    <w:rsid w:val="006B7E96"/>
    <w:rsid w:val="006C0EDD"/>
    <w:rsid w:val="006C1631"/>
    <w:rsid w:val="006C3A80"/>
    <w:rsid w:val="006C6FC5"/>
    <w:rsid w:val="006E02F0"/>
    <w:rsid w:val="006E1FA4"/>
    <w:rsid w:val="006E665F"/>
    <w:rsid w:val="006E6DC9"/>
    <w:rsid w:val="006E7D7B"/>
    <w:rsid w:val="006F12B3"/>
    <w:rsid w:val="006F13EC"/>
    <w:rsid w:val="006F1BE6"/>
    <w:rsid w:val="006F6B53"/>
    <w:rsid w:val="006F776D"/>
    <w:rsid w:val="00704505"/>
    <w:rsid w:val="00704A9A"/>
    <w:rsid w:val="00707420"/>
    <w:rsid w:val="00713A96"/>
    <w:rsid w:val="00713CDE"/>
    <w:rsid w:val="007141C0"/>
    <w:rsid w:val="007151A2"/>
    <w:rsid w:val="007158A4"/>
    <w:rsid w:val="007162E5"/>
    <w:rsid w:val="00716BAD"/>
    <w:rsid w:val="00720C50"/>
    <w:rsid w:val="007219CF"/>
    <w:rsid w:val="00723BC7"/>
    <w:rsid w:val="00726E19"/>
    <w:rsid w:val="00730544"/>
    <w:rsid w:val="007309C7"/>
    <w:rsid w:val="0073162C"/>
    <w:rsid w:val="007316A4"/>
    <w:rsid w:val="00733614"/>
    <w:rsid w:val="00733C2A"/>
    <w:rsid w:val="0073432B"/>
    <w:rsid w:val="00734E80"/>
    <w:rsid w:val="00735C5C"/>
    <w:rsid w:val="0074474C"/>
    <w:rsid w:val="00747302"/>
    <w:rsid w:val="00747685"/>
    <w:rsid w:val="00750692"/>
    <w:rsid w:val="00751647"/>
    <w:rsid w:val="00755CC8"/>
    <w:rsid w:val="007561BA"/>
    <w:rsid w:val="00756F89"/>
    <w:rsid w:val="007629AA"/>
    <w:rsid w:val="00762C52"/>
    <w:rsid w:val="00766749"/>
    <w:rsid w:val="00766A5F"/>
    <w:rsid w:val="0077013F"/>
    <w:rsid w:val="007756F7"/>
    <w:rsid w:val="0077656A"/>
    <w:rsid w:val="007813EA"/>
    <w:rsid w:val="00782496"/>
    <w:rsid w:val="00783630"/>
    <w:rsid w:val="00785572"/>
    <w:rsid w:val="0078698F"/>
    <w:rsid w:val="00786E5F"/>
    <w:rsid w:val="0079748D"/>
    <w:rsid w:val="007A01FA"/>
    <w:rsid w:val="007A23E3"/>
    <w:rsid w:val="007A23FE"/>
    <w:rsid w:val="007A4D09"/>
    <w:rsid w:val="007A7BA1"/>
    <w:rsid w:val="007B0596"/>
    <w:rsid w:val="007B14DA"/>
    <w:rsid w:val="007B24DE"/>
    <w:rsid w:val="007B2EE7"/>
    <w:rsid w:val="007B3583"/>
    <w:rsid w:val="007B46F2"/>
    <w:rsid w:val="007B4B4A"/>
    <w:rsid w:val="007B6FA0"/>
    <w:rsid w:val="007C1FD9"/>
    <w:rsid w:val="007C2B8E"/>
    <w:rsid w:val="007C414C"/>
    <w:rsid w:val="007C51CF"/>
    <w:rsid w:val="007C5335"/>
    <w:rsid w:val="007C60CA"/>
    <w:rsid w:val="007C7E97"/>
    <w:rsid w:val="007D0E5D"/>
    <w:rsid w:val="007D6995"/>
    <w:rsid w:val="007D7088"/>
    <w:rsid w:val="007D7DE1"/>
    <w:rsid w:val="007E031A"/>
    <w:rsid w:val="007E063E"/>
    <w:rsid w:val="007E1658"/>
    <w:rsid w:val="007E5DFA"/>
    <w:rsid w:val="007E6229"/>
    <w:rsid w:val="007E66D8"/>
    <w:rsid w:val="007E6E77"/>
    <w:rsid w:val="007E7906"/>
    <w:rsid w:val="007F0955"/>
    <w:rsid w:val="007F51F1"/>
    <w:rsid w:val="007F62F8"/>
    <w:rsid w:val="007F7E3A"/>
    <w:rsid w:val="00800259"/>
    <w:rsid w:val="00804638"/>
    <w:rsid w:val="008047C2"/>
    <w:rsid w:val="00804E88"/>
    <w:rsid w:val="00805B20"/>
    <w:rsid w:val="00806541"/>
    <w:rsid w:val="00811384"/>
    <w:rsid w:val="00811A83"/>
    <w:rsid w:val="008122D1"/>
    <w:rsid w:val="008172FA"/>
    <w:rsid w:val="0082164B"/>
    <w:rsid w:val="00822188"/>
    <w:rsid w:val="008224DD"/>
    <w:rsid w:val="00822CA8"/>
    <w:rsid w:val="00823C6F"/>
    <w:rsid w:val="008241BD"/>
    <w:rsid w:val="00825CF5"/>
    <w:rsid w:val="008267B6"/>
    <w:rsid w:val="00826E1A"/>
    <w:rsid w:val="00827C84"/>
    <w:rsid w:val="00832454"/>
    <w:rsid w:val="008340C2"/>
    <w:rsid w:val="0083519C"/>
    <w:rsid w:val="008351F7"/>
    <w:rsid w:val="00836A2D"/>
    <w:rsid w:val="00840DEB"/>
    <w:rsid w:val="00841E58"/>
    <w:rsid w:val="00844EB4"/>
    <w:rsid w:val="00846991"/>
    <w:rsid w:val="008500E5"/>
    <w:rsid w:val="008505E7"/>
    <w:rsid w:val="008513A6"/>
    <w:rsid w:val="00851AC7"/>
    <w:rsid w:val="00851E15"/>
    <w:rsid w:val="00860F38"/>
    <w:rsid w:val="00862F4A"/>
    <w:rsid w:val="00864093"/>
    <w:rsid w:val="008645E5"/>
    <w:rsid w:val="008652F3"/>
    <w:rsid w:val="00866FDD"/>
    <w:rsid w:val="00867CAD"/>
    <w:rsid w:val="00870AF8"/>
    <w:rsid w:val="00871C4E"/>
    <w:rsid w:val="00880447"/>
    <w:rsid w:val="008819BC"/>
    <w:rsid w:val="00885A2F"/>
    <w:rsid w:val="00886A1C"/>
    <w:rsid w:val="00887261"/>
    <w:rsid w:val="00887780"/>
    <w:rsid w:val="008913FE"/>
    <w:rsid w:val="00892225"/>
    <w:rsid w:val="008A1E11"/>
    <w:rsid w:val="008A7B0E"/>
    <w:rsid w:val="008B22E0"/>
    <w:rsid w:val="008B240E"/>
    <w:rsid w:val="008B5BC4"/>
    <w:rsid w:val="008C1065"/>
    <w:rsid w:val="008C220B"/>
    <w:rsid w:val="008C2D40"/>
    <w:rsid w:val="008C449F"/>
    <w:rsid w:val="008C6FD4"/>
    <w:rsid w:val="008D4235"/>
    <w:rsid w:val="008D6831"/>
    <w:rsid w:val="008E20F3"/>
    <w:rsid w:val="008E773B"/>
    <w:rsid w:val="008F0BEA"/>
    <w:rsid w:val="008F5726"/>
    <w:rsid w:val="008F67A8"/>
    <w:rsid w:val="008F7070"/>
    <w:rsid w:val="008F7EF9"/>
    <w:rsid w:val="00900C36"/>
    <w:rsid w:val="009029E2"/>
    <w:rsid w:val="0090446B"/>
    <w:rsid w:val="009062FA"/>
    <w:rsid w:val="009145F2"/>
    <w:rsid w:val="00920FB6"/>
    <w:rsid w:val="00922195"/>
    <w:rsid w:val="00927C3C"/>
    <w:rsid w:val="00933F3E"/>
    <w:rsid w:val="00936BC9"/>
    <w:rsid w:val="00941403"/>
    <w:rsid w:val="00941705"/>
    <w:rsid w:val="009428B8"/>
    <w:rsid w:val="00942CB9"/>
    <w:rsid w:val="00947472"/>
    <w:rsid w:val="009474CD"/>
    <w:rsid w:val="00952C6A"/>
    <w:rsid w:val="009537F4"/>
    <w:rsid w:val="0095392C"/>
    <w:rsid w:val="00961726"/>
    <w:rsid w:val="0096277F"/>
    <w:rsid w:val="0096282F"/>
    <w:rsid w:val="0097060F"/>
    <w:rsid w:val="00975A77"/>
    <w:rsid w:val="00982B69"/>
    <w:rsid w:val="00982FF7"/>
    <w:rsid w:val="00983AD1"/>
    <w:rsid w:val="00985738"/>
    <w:rsid w:val="009865FD"/>
    <w:rsid w:val="009870DD"/>
    <w:rsid w:val="009912E3"/>
    <w:rsid w:val="00991368"/>
    <w:rsid w:val="009916F9"/>
    <w:rsid w:val="009930AF"/>
    <w:rsid w:val="00996483"/>
    <w:rsid w:val="0099652E"/>
    <w:rsid w:val="00997258"/>
    <w:rsid w:val="009A016D"/>
    <w:rsid w:val="009A2CE6"/>
    <w:rsid w:val="009A797C"/>
    <w:rsid w:val="009A7DA0"/>
    <w:rsid w:val="009B148F"/>
    <w:rsid w:val="009B2ACE"/>
    <w:rsid w:val="009B4F61"/>
    <w:rsid w:val="009B67C6"/>
    <w:rsid w:val="009B7474"/>
    <w:rsid w:val="009B7748"/>
    <w:rsid w:val="009C11BF"/>
    <w:rsid w:val="009C34CE"/>
    <w:rsid w:val="009C571C"/>
    <w:rsid w:val="009C634E"/>
    <w:rsid w:val="009C6B41"/>
    <w:rsid w:val="009D21C3"/>
    <w:rsid w:val="009E0D00"/>
    <w:rsid w:val="009E4E69"/>
    <w:rsid w:val="009E582B"/>
    <w:rsid w:val="009E7825"/>
    <w:rsid w:val="009E78B1"/>
    <w:rsid w:val="009F41A8"/>
    <w:rsid w:val="009F4A84"/>
    <w:rsid w:val="009F7091"/>
    <w:rsid w:val="009F7EBC"/>
    <w:rsid w:val="00A016FF"/>
    <w:rsid w:val="00A035B7"/>
    <w:rsid w:val="00A045D0"/>
    <w:rsid w:val="00A04C5A"/>
    <w:rsid w:val="00A060A4"/>
    <w:rsid w:val="00A0680A"/>
    <w:rsid w:val="00A0754D"/>
    <w:rsid w:val="00A07BA2"/>
    <w:rsid w:val="00A210BC"/>
    <w:rsid w:val="00A210F0"/>
    <w:rsid w:val="00A213CE"/>
    <w:rsid w:val="00A2275F"/>
    <w:rsid w:val="00A24024"/>
    <w:rsid w:val="00A24518"/>
    <w:rsid w:val="00A25779"/>
    <w:rsid w:val="00A267C1"/>
    <w:rsid w:val="00A3063C"/>
    <w:rsid w:val="00A31D9C"/>
    <w:rsid w:val="00A320D9"/>
    <w:rsid w:val="00A32864"/>
    <w:rsid w:val="00A35A78"/>
    <w:rsid w:val="00A43CA7"/>
    <w:rsid w:val="00A44C34"/>
    <w:rsid w:val="00A46A8F"/>
    <w:rsid w:val="00A4785B"/>
    <w:rsid w:val="00A507ED"/>
    <w:rsid w:val="00A50C68"/>
    <w:rsid w:val="00A50C9A"/>
    <w:rsid w:val="00A52AED"/>
    <w:rsid w:val="00A55987"/>
    <w:rsid w:val="00A55A0D"/>
    <w:rsid w:val="00A55DBD"/>
    <w:rsid w:val="00A5663F"/>
    <w:rsid w:val="00A605FE"/>
    <w:rsid w:val="00A65D8A"/>
    <w:rsid w:val="00A65DE1"/>
    <w:rsid w:val="00A70C63"/>
    <w:rsid w:val="00A71B2B"/>
    <w:rsid w:val="00A73903"/>
    <w:rsid w:val="00A77E8C"/>
    <w:rsid w:val="00A81083"/>
    <w:rsid w:val="00A83EFB"/>
    <w:rsid w:val="00A93D9E"/>
    <w:rsid w:val="00A977E0"/>
    <w:rsid w:val="00AA312F"/>
    <w:rsid w:val="00AA3E73"/>
    <w:rsid w:val="00AA4121"/>
    <w:rsid w:val="00AA738A"/>
    <w:rsid w:val="00AB177D"/>
    <w:rsid w:val="00AB4470"/>
    <w:rsid w:val="00AB4CAA"/>
    <w:rsid w:val="00AB770E"/>
    <w:rsid w:val="00AC2E79"/>
    <w:rsid w:val="00AC440B"/>
    <w:rsid w:val="00AC487A"/>
    <w:rsid w:val="00AC4976"/>
    <w:rsid w:val="00AD2626"/>
    <w:rsid w:val="00AD79D0"/>
    <w:rsid w:val="00AE11F8"/>
    <w:rsid w:val="00AE1A54"/>
    <w:rsid w:val="00AE254F"/>
    <w:rsid w:val="00AE6A26"/>
    <w:rsid w:val="00AF11FF"/>
    <w:rsid w:val="00AF17B6"/>
    <w:rsid w:val="00AF30B4"/>
    <w:rsid w:val="00AF5D41"/>
    <w:rsid w:val="00AF6155"/>
    <w:rsid w:val="00B01442"/>
    <w:rsid w:val="00B01895"/>
    <w:rsid w:val="00B03CAF"/>
    <w:rsid w:val="00B03E35"/>
    <w:rsid w:val="00B03E51"/>
    <w:rsid w:val="00B07975"/>
    <w:rsid w:val="00B105F5"/>
    <w:rsid w:val="00B16CF3"/>
    <w:rsid w:val="00B17131"/>
    <w:rsid w:val="00B21DAF"/>
    <w:rsid w:val="00B22E70"/>
    <w:rsid w:val="00B23A09"/>
    <w:rsid w:val="00B24496"/>
    <w:rsid w:val="00B245C3"/>
    <w:rsid w:val="00B26C38"/>
    <w:rsid w:val="00B30FD0"/>
    <w:rsid w:val="00B31C76"/>
    <w:rsid w:val="00B36174"/>
    <w:rsid w:val="00B37D1A"/>
    <w:rsid w:val="00B429F4"/>
    <w:rsid w:val="00B43428"/>
    <w:rsid w:val="00B43B94"/>
    <w:rsid w:val="00B43F63"/>
    <w:rsid w:val="00B4452F"/>
    <w:rsid w:val="00B4761B"/>
    <w:rsid w:val="00B53A95"/>
    <w:rsid w:val="00B5493B"/>
    <w:rsid w:val="00B55B5C"/>
    <w:rsid w:val="00B567C0"/>
    <w:rsid w:val="00B56B45"/>
    <w:rsid w:val="00B6077E"/>
    <w:rsid w:val="00B610C1"/>
    <w:rsid w:val="00B612C9"/>
    <w:rsid w:val="00B62FBD"/>
    <w:rsid w:val="00B638D4"/>
    <w:rsid w:val="00B64B05"/>
    <w:rsid w:val="00B64B71"/>
    <w:rsid w:val="00B66E68"/>
    <w:rsid w:val="00B7093A"/>
    <w:rsid w:val="00B72D34"/>
    <w:rsid w:val="00B80545"/>
    <w:rsid w:val="00B82758"/>
    <w:rsid w:val="00B85CA6"/>
    <w:rsid w:val="00B86DC3"/>
    <w:rsid w:val="00B87771"/>
    <w:rsid w:val="00B9001D"/>
    <w:rsid w:val="00B903A2"/>
    <w:rsid w:val="00B90D69"/>
    <w:rsid w:val="00B96764"/>
    <w:rsid w:val="00B96F62"/>
    <w:rsid w:val="00BA1132"/>
    <w:rsid w:val="00BA3D9B"/>
    <w:rsid w:val="00BB080C"/>
    <w:rsid w:val="00BB2545"/>
    <w:rsid w:val="00BB32CE"/>
    <w:rsid w:val="00BB32D5"/>
    <w:rsid w:val="00BB3C0E"/>
    <w:rsid w:val="00BB42AA"/>
    <w:rsid w:val="00BB7120"/>
    <w:rsid w:val="00BB7A90"/>
    <w:rsid w:val="00BC1132"/>
    <w:rsid w:val="00BC2E8B"/>
    <w:rsid w:val="00BC6C32"/>
    <w:rsid w:val="00BD0183"/>
    <w:rsid w:val="00BD06C5"/>
    <w:rsid w:val="00BD215A"/>
    <w:rsid w:val="00BD338E"/>
    <w:rsid w:val="00BD66CF"/>
    <w:rsid w:val="00BD68C1"/>
    <w:rsid w:val="00BE1EB2"/>
    <w:rsid w:val="00BE3077"/>
    <w:rsid w:val="00BE5CEE"/>
    <w:rsid w:val="00BF17A5"/>
    <w:rsid w:val="00BF3AA5"/>
    <w:rsid w:val="00BF5A65"/>
    <w:rsid w:val="00BF6680"/>
    <w:rsid w:val="00C05116"/>
    <w:rsid w:val="00C07E31"/>
    <w:rsid w:val="00C11595"/>
    <w:rsid w:val="00C15C86"/>
    <w:rsid w:val="00C22FEE"/>
    <w:rsid w:val="00C2524E"/>
    <w:rsid w:val="00C26EC7"/>
    <w:rsid w:val="00C277F7"/>
    <w:rsid w:val="00C35D93"/>
    <w:rsid w:val="00C36BCB"/>
    <w:rsid w:val="00C36EE7"/>
    <w:rsid w:val="00C42FCD"/>
    <w:rsid w:val="00C55D83"/>
    <w:rsid w:val="00C57BBF"/>
    <w:rsid w:val="00C615D7"/>
    <w:rsid w:val="00C627FE"/>
    <w:rsid w:val="00C62866"/>
    <w:rsid w:val="00C66027"/>
    <w:rsid w:val="00C66491"/>
    <w:rsid w:val="00C670F3"/>
    <w:rsid w:val="00C70B18"/>
    <w:rsid w:val="00C719B1"/>
    <w:rsid w:val="00C73C43"/>
    <w:rsid w:val="00C768FC"/>
    <w:rsid w:val="00C76B5C"/>
    <w:rsid w:val="00C7757F"/>
    <w:rsid w:val="00C77AE5"/>
    <w:rsid w:val="00C77E0A"/>
    <w:rsid w:val="00C81958"/>
    <w:rsid w:val="00C81D29"/>
    <w:rsid w:val="00C829FD"/>
    <w:rsid w:val="00C83321"/>
    <w:rsid w:val="00C837B1"/>
    <w:rsid w:val="00C86597"/>
    <w:rsid w:val="00C900E0"/>
    <w:rsid w:val="00C9195A"/>
    <w:rsid w:val="00C94432"/>
    <w:rsid w:val="00C97671"/>
    <w:rsid w:val="00CA21DA"/>
    <w:rsid w:val="00CA3BC1"/>
    <w:rsid w:val="00CA4E51"/>
    <w:rsid w:val="00CB009A"/>
    <w:rsid w:val="00CB0320"/>
    <w:rsid w:val="00CB1941"/>
    <w:rsid w:val="00CB4AE9"/>
    <w:rsid w:val="00CB59DB"/>
    <w:rsid w:val="00CB6BEA"/>
    <w:rsid w:val="00CC0DA7"/>
    <w:rsid w:val="00CC3BB6"/>
    <w:rsid w:val="00CD0478"/>
    <w:rsid w:val="00CD127E"/>
    <w:rsid w:val="00CD277A"/>
    <w:rsid w:val="00CD60CA"/>
    <w:rsid w:val="00CD6647"/>
    <w:rsid w:val="00CE12E2"/>
    <w:rsid w:val="00CE19AD"/>
    <w:rsid w:val="00CE4101"/>
    <w:rsid w:val="00CE5416"/>
    <w:rsid w:val="00CE721C"/>
    <w:rsid w:val="00CF031E"/>
    <w:rsid w:val="00CF1C23"/>
    <w:rsid w:val="00CF3ADB"/>
    <w:rsid w:val="00CF6C45"/>
    <w:rsid w:val="00D01DC6"/>
    <w:rsid w:val="00D029D4"/>
    <w:rsid w:val="00D04F1C"/>
    <w:rsid w:val="00D05981"/>
    <w:rsid w:val="00D061EA"/>
    <w:rsid w:val="00D062A2"/>
    <w:rsid w:val="00D109F6"/>
    <w:rsid w:val="00D11195"/>
    <w:rsid w:val="00D14BA0"/>
    <w:rsid w:val="00D1746B"/>
    <w:rsid w:val="00D23D53"/>
    <w:rsid w:val="00D25613"/>
    <w:rsid w:val="00D26DDD"/>
    <w:rsid w:val="00D32E8B"/>
    <w:rsid w:val="00D34559"/>
    <w:rsid w:val="00D4099F"/>
    <w:rsid w:val="00D40D2F"/>
    <w:rsid w:val="00D4247C"/>
    <w:rsid w:val="00D4277C"/>
    <w:rsid w:val="00D45449"/>
    <w:rsid w:val="00D45A18"/>
    <w:rsid w:val="00D469FC"/>
    <w:rsid w:val="00D554EE"/>
    <w:rsid w:val="00D579BD"/>
    <w:rsid w:val="00D623A2"/>
    <w:rsid w:val="00D62DD5"/>
    <w:rsid w:val="00D632E3"/>
    <w:rsid w:val="00D6519D"/>
    <w:rsid w:val="00D6548D"/>
    <w:rsid w:val="00D65AF8"/>
    <w:rsid w:val="00D65C03"/>
    <w:rsid w:val="00D67381"/>
    <w:rsid w:val="00D70557"/>
    <w:rsid w:val="00D71C62"/>
    <w:rsid w:val="00D71EE5"/>
    <w:rsid w:val="00D72AFB"/>
    <w:rsid w:val="00D74388"/>
    <w:rsid w:val="00D75F83"/>
    <w:rsid w:val="00D77689"/>
    <w:rsid w:val="00D805A0"/>
    <w:rsid w:val="00D8659A"/>
    <w:rsid w:val="00D87DF1"/>
    <w:rsid w:val="00D93099"/>
    <w:rsid w:val="00D9644E"/>
    <w:rsid w:val="00DA023C"/>
    <w:rsid w:val="00DA11F0"/>
    <w:rsid w:val="00DA28C8"/>
    <w:rsid w:val="00DA3154"/>
    <w:rsid w:val="00DA6FC0"/>
    <w:rsid w:val="00DA7EB2"/>
    <w:rsid w:val="00DB1538"/>
    <w:rsid w:val="00DB2012"/>
    <w:rsid w:val="00DB27E6"/>
    <w:rsid w:val="00DC2D22"/>
    <w:rsid w:val="00DC59FD"/>
    <w:rsid w:val="00DC676B"/>
    <w:rsid w:val="00DC7DEE"/>
    <w:rsid w:val="00DD121F"/>
    <w:rsid w:val="00DD5AA1"/>
    <w:rsid w:val="00DE0527"/>
    <w:rsid w:val="00DE3BB5"/>
    <w:rsid w:val="00DE4FA4"/>
    <w:rsid w:val="00DE58FF"/>
    <w:rsid w:val="00DE790D"/>
    <w:rsid w:val="00DF19A5"/>
    <w:rsid w:val="00DF2061"/>
    <w:rsid w:val="00DF26F2"/>
    <w:rsid w:val="00DF282D"/>
    <w:rsid w:val="00DF2A14"/>
    <w:rsid w:val="00DF3487"/>
    <w:rsid w:val="00E00DFC"/>
    <w:rsid w:val="00E012FD"/>
    <w:rsid w:val="00E0223F"/>
    <w:rsid w:val="00E02496"/>
    <w:rsid w:val="00E02521"/>
    <w:rsid w:val="00E07704"/>
    <w:rsid w:val="00E106CD"/>
    <w:rsid w:val="00E12F63"/>
    <w:rsid w:val="00E16D56"/>
    <w:rsid w:val="00E177D4"/>
    <w:rsid w:val="00E26024"/>
    <w:rsid w:val="00E313F6"/>
    <w:rsid w:val="00E322DB"/>
    <w:rsid w:val="00E34F96"/>
    <w:rsid w:val="00E41A19"/>
    <w:rsid w:val="00E4413A"/>
    <w:rsid w:val="00E4472E"/>
    <w:rsid w:val="00E450D6"/>
    <w:rsid w:val="00E4527A"/>
    <w:rsid w:val="00E45773"/>
    <w:rsid w:val="00E4781F"/>
    <w:rsid w:val="00E47DE7"/>
    <w:rsid w:val="00E505AC"/>
    <w:rsid w:val="00E53674"/>
    <w:rsid w:val="00E53ACC"/>
    <w:rsid w:val="00E54C29"/>
    <w:rsid w:val="00E61AEC"/>
    <w:rsid w:val="00E62961"/>
    <w:rsid w:val="00E63226"/>
    <w:rsid w:val="00E64827"/>
    <w:rsid w:val="00E70332"/>
    <w:rsid w:val="00E70916"/>
    <w:rsid w:val="00E74F08"/>
    <w:rsid w:val="00E76189"/>
    <w:rsid w:val="00E77D9A"/>
    <w:rsid w:val="00E810CA"/>
    <w:rsid w:val="00E85050"/>
    <w:rsid w:val="00E868B6"/>
    <w:rsid w:val="00E86D93"/>
    <w:rsid w:val="00E91122"/>
    <w:rsid w:val="00E91FEA"/>
    <w:rsid w:val="00E92A90"/>
    <w:rsid w:val="00E95922"/>
    <w:rsid w:val="00E95CCA"/>
    <w:rsid w:val="00EA255B"/>
    <w:rsid w:val="00EA2A35"/>
    <w:rsid w:val="00EB0471"/>
    <w:rsid w:val="00EB3D60"/>
    <w:rsid w:val="00EB4EF5"/>
    <w:rsid w:val="00EC0693"/>
    <w:rsid w:val="00ED2CFA"/>
    <w:rsid w:val="00EE04CF"/>
    <w:rsid w:val="00EE076F"/>
    <w:rsid w:val="00EE10AF"/>
    <w:rsid w:val="00EE3533"/>
    <w:rsid w:val="00EE3B07"/>
    <w:rsid w:val="00EE5965"/>
    <w:rsid w:val="00EE7488"/>
    <w:rsid w:val="00EF011B"/>
    <w:rsid w:val="00EF04EA"/>
    <w:rsid w:val="00EF50E9"/>
    <w:rsid w:val="00EF629E"/>
    <w:rsid w:val="00EF65DB"/>
    <w:rsid w:val="00EF6826"/>
    <w:rsid w:val="00EF7B56"/>
    <w:rsid w:val="00F0260C"/>
    <w:rsid w:val="00F047B3"/>
    <w:rsid w:val="00F04DF1"/>
    <w:rsid w:val="00F04E0B"/>
    <w:rsid w:val="00F11661"/>
    <w:rsid w:val="00F166C8"/>
    <w:rsid w:val="00F176C1"/>
    <w:rsid w:val="00F20722"/>
    <w:rsid w:val="00F22A3E"/>
    <w:rsid w:val="00F239D9"/>
    <w:rsid w:val="00F24525"/>
    <w:rsid w:val="00F25B74"/>
    <w:rsid w:val="00F26BE1"/>
    <w:rsid w:val="00F27F47"/>
    <w:rsid w:val="00F30E86"/>
    <w:rsid w:val="00F32CC7"/>
    <w:rsid w:val="00F36BD6"/>
    <w:rsid w:val="00F36BE5"/>
    <w:rsid w:val="00F37A4D"/>
    <w:rsid w:val="00F37D4B"/>
    <w:rsid w:val="00F40380"/>
    <w:rsid w:val="00F426C4"/>
    <w:rsid w:val="00F43697"/>
    <w:rsid w:val="00F4383D"/>
    <w:rsid w:val="00F44A4F"/>
    <w:rsid w:val="00F4577F"/>
    <w:rsid w:val="00F47E60"/>
    <w:rsid w:val="00F50BE9"/>
    <w:rsid w:val="00F52990"/>
    <w:rsid w:val="00F52A7E"/>
    <w:rsid w:val="00F56222"/>
    <w:rsid w:val="00F570C3"/>
    <w:rsid w:val="00F60528"/>
    <w:rsid w:val="00F609C2"/>
    <w:rsid w:val="00F64AD0"/>
    <w:rsid w:val="00F665C0"/>
    <w:rsid w:val="00F666E7"/>
    <w:rsid w:val="00F671CA"/>
    <w:rsid w:val="00F724B6"/>
    <w:rsid w:val="00F75AF4"/>
    <w:rsid w:val="00F813AA"/>
    <w:rsid w:val="00F817D1"/>
    <w:rsid w:val="00F83359"/>
    <w:rsid w:val="00F8455D"/>
    <w:rsid w:val="00F8491B"/>
    <w:rsid w:val="00F85D97"/>
    <w:rsid w:val="00F86036"/>
    <w:rsid w:val="00F912CC"/>
    <w:rsid w:val="00F92FF8"/>
    <w:rsid w:val="00F940EC"/>
    <w:rsid w:val="00F95E8A"/>
    <w:rsid w:val="00FA0E26"/>
    <w:rsid w:val="00FA4697"/>
    <w:rsid w:val="00FA70E3"/>
    <w:rsid w:val="00FA73D5"/>
    <w:rsid w:val="00FB1C3F"/>
    <w:rsid w:val="00FB2AE4"/>
    <w:rsid w:val="00FB4DC0"/>
    <w:rsid w:val="00FB531D"/>
    <w:rsid w:val="00FB631B"/>
    <w:rsid w:val="00FB757E"/>
    <w:rsid w:val="00FB78F1"/>
    <w:rsid w:val="00FC1834"/>
    <w:rsid w:val="00FC28A8"/>
    <w:rsid w:val="00FC40B2"/>
    <w:rsid w:val="00FC452F"/>
    <w:rsid w:val="00FC5FF0"/>
    <w:rsid w:val="00FC6219"/>
    <w:rsid w:val="00FC6290"/>
    <w:rsid w:val="00FC6822"/>
    <w:rsid w:val="00FC7A64"/>
    <w:rsid w:val="00FD1E90"/>
    <w:rsid w:val="00FD55D4"/>
    <w:rsid w:val="00FE3CFE"/>
    <w:rsid w:val="00FE7FC4"/>
    <w:rsid w:val="00FF074A"/>
    <w:rsid w:val="00FF28DC"/>
    <w:rsid w:val="00FF359A"/>
    <w:rsid w:val="00FF4A4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E3F00"/>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link w:val="THChar"/>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style>
  <w:style w:type="paragraph" w:styleId="Beschriftung">
    <w:name w:val="caption"/>
    <w:basedOn w:val="Standard"/>
    <w:next w:val="Standard"/>
    <w:qFormat/>
    <w:rsid w:val="00783630"/>
    <w:rPr>
      <w:b/>
      <w:bCs/>
    </w:rPr>
  </w:style>
  <w:style w:type="paragraph" w:styleId="Dokumentstruktur">
    <w:name w:val="Document Map"/>
    <w:basedOn w:val="Standard"/>
    <w:semiHidden/>
    <w:rsid w:val="00395EC0"/>
    <w:pPr>
      <w:shd w:val="clear" w:color="auto" w:fill="000080"/>
    </w:pPr>
    <w:rPr>
      <w:rFonts w:ascii="Tahoma" w:hAnsi="Tahoma" w:cs="Tahoma"/>
    </w:rPr>
  </w:style>
  <w:style w:type="paragraph" w:styleId="Textkrper">
    <w:name w:val="Body Text"/>
    <w:basedOn w:val="Standard"/>
    <w:link w:val="TextkrperZchn"/>
    <w:rsid w:val="000D2614"/>
    <w:pPr>
      <w:overflowPunct w:val="0"/>
      <w:autoSpaceDE w:val="0"/>
      <w:autoSpaceDN w:val="0"/>
      <w:adjustRightInd w:val="0"/>
      <w:spacing w:after="60"/>
      <w:jc w:val="both"/>
      <w:textAlignment w:val="baseline"/>
    </w:pPr>
    <w:rPr>
      <w:rFonts w:ascii="Arial" w:hAnsi="Arial"/>
      <w:sz w:val="22"/>
      <w:lang w:val="en-US"/>
    </w:rPr>
  </w:style>
  <w:style w:type="table" w:styleId="Tabellengitternetz">
    <w:name w:val="Table Grid"/>
    <w:basedOn w:val="NormaleTabelle"/>
    <w:rsid w:val="000D26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krperZchn">
    <w:name w:val="Textkörper Zchn"/>
    <w:link w:val="Textkrper"/>
    <w:rsid w:val="000D2614"/>
    <w:rPr>
      <w:rFonts w:ascii="Arial" w:hAnsi="Arial"/>
      <w:sz w:val="22"/>
      <w:lang w:val="en-US" w:eastAsia="en-US" w:bidi="ar-SA"/>
    </w:rPr>
  </w:style>
  <w:style w:type="paragraph" w:styleId="Kommentarthema">
    <w:name w:val="annotation subject"/>
    <w:basedOn w:val="Kommentartext"/>
    <w:next w:val="Kommentartext"/>
    <w:semiHidden/>
    <w:rsid w:val="00CE5416"/>
    <w:rPr>
      <w:b/>
      <w:bCs/>
    </w:rPr>
  </w:style>
  <w:style w:type="paragraph" w:customStyle="1" w:styleId="CharCharCharChar">
    <w:name w:val=" Char Char Char Char"/>
    <w:basedOn w:val="Standard"/>
    <w:semiHidden/>
    <w:rsid w:val="000B24C6"/>
    <w:pPr>
      <w:spacing w:after="160" w:line="240" w:lineRule="exact"/>
    </w:pPr>
    <w:rPr>
      <w:rFonts w:ascii="Arial" w:hAnsi="Arial"/>
      <w:szCs w:val="22"/>
      <w:lang w:val="en-US"/>
    </w:rPr>
  </w:style>
  <w:style w:type="character" w:customStyle="1" w:styleId="TALChar">
    <w:name w:val="TAL Char"/>
    <w:link w:val="TAL"/>
    <w:rsid w:val="002F55B3"/>
    <w:rPr>
      <w:rFonts w:ascii="Arial" w:eastAsia="SimSun" w:hAnsi="Arial"/>
      <w:sz w:val="18"/>
      <w:lang w:val="en-GB" w:eastAsia="en-US" w:bidi="ar-SA"/>
    </w:rPr>
  </w:style>
  <w:style w:type="paragraph" w:customStyle="1" w:styleId="CharCharCharCharCharCharCharChar">
    <w:name w:val=" Char Char Char Char Char Char Char Char"/>
    <w:basedOn w:val="Standard"/>
    <w:semiHidden/>
    <w:rsid w:val="000C7696"/>
    <w:pPr>
      <w:spacing w:after="160" w:line="240" w:lineRule="exact"/>
    </w:pPr>
    <w:rPr>
      <w:rFonts w:ascii="Arial" w:hAnsi="Arial"/>
      <w:szCs w:val="22"/>
      <w:lang w:val="en-US"/>
    </w:rPr>
  </w:style>
  <w:style w:type="paragraph" w:customStyle="1" w:styleId="StyleRequirementLatinBold">
    <w:name w:val="Style Requirement + (Latin) Bold"/>
    <w:basedOn w:val="Standard"/>
    <w:link w:val="StyleRequirementLatinBoldChar"/>
    <w:rsid w:val="00D40D2F"/>
    <w:pPr>
      <w:tabs>
        <w:tab w:val="left" w:pos="3261"/>
      </w:tabs>
      <w:ind w:left="2268" w:hanging="2268"/>
    </w:pPr>
    <w:rPr>
      <w:rFonts w:ascii="CG Times (WN)" w:hAnsi="CG Times (WN)"/>
      <w:b/>
    </w:rPr>
  </w:style>
  <w:style w:type="character" w:customStyle="1" w:styleId="StyleRequirementLatinBoldChar">
    <w:name w:val="Style Requirement + (Latin) Bold Char"/>
    <w:link w:val="StyleRequirementLatinBold"/>
    <w:rsid w:val="00D40D2F"/>
    <w:rPr>
      <w:b/>
      <w:lang w:val="en-GB" w:eastAsia="en-US" w:bidi="ar-SA"/>
    </w:rPr>
  </w:style>
  <w:style w:type="character" w:customStyle="1" w:styleId="THChar">
    <w:name w:val="TH Char"/>
    <w:link w:val="TH"/>
    <w:rsid w:val="00785572"/>
    <w:rPr>
      <w:rFonts w:ascii="Arial" w:eastAsia="SimSun" w:hAnsi="Arial"/>
      <w:b/>
      <w:lang w:val="en-GB" w:eastAsia="en-US" w:bidi="ar-SA"/>
    </w:rPr>
  </w:style>
  <w:style w:type="character" w:customStyle="1" w:styleId="berschrift2Zchn">
    <w:name w:val="Überschrift 2 Zchn"/>
    <w:aliases w:val="H2 Zchn,h2 Zchn,2nd level Zchn,†berschrift 2 Zchn,õberschrift 2 Zchn,UNDERRUBRIK 1-2 Zchn"/>
    <w:link w:val="berschrift2"/>
    <w:rsid w:val="003D7130"/>
    <w:rPr>
      <w:rFonts w:ascii="Arial" w:eastAsia="SimSun" w:hAnsi="Arial"/>
      <w:sz w:val="32"/>
      <w:lang w:val="en-GB" w:eastAsia="en-US" w:bidi="ar-SA"/>
    </w:rPr>
  </w:style>
  <w:style w:type="paragraph" w:customStyle="1" w:styleId="CharChar1">
    <w:name w:val=" Char Char1"/>
    <w:autoRedefine/>
    <w:semiHidden/>
    <w:rsid w:val="00036D84"/>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00BodyText">
    <w:name w:val="00 BodyText"/>
    <w:basedOn w:val="Standard"/>
    <w:rsid w:val="00232726"/>
    <w:pPr>
      <w:spacing w:after="220"/>
    </w:pPr>
    <w:rPr>
      <w:rFonts w:ascii="Arial" w:eastAsia="Times New Roman" w:hAnsi="Arial"/>
      <w:sz w:val="22"/>
      <w:lang w:val="en-US"/>
    </w:rPr>
  </w:style>
  <w:style w:type="paragraph" w:customStyle="1" w:styleId="NSN-021NormalAltN">
    <w:name w:val="#NSN-021 Normal [Alt+N]"/>
    <w:link w:val="NSN-021NormalAltNZchn"/>
    <w:rsid w:val="00CF031E"/>
    <w:pPr>
      <w:spacing w:after="100" w:afterAutospacing="1"/>
      <w:ind w:left="1106"/>
    </w:pPr>
    <w:rPr>
      <w:rFonts w:ascii="Arial" w:eastAsia="Times New Roman" w:hAnsi="Arial" w:cs="Arial"/>
      <w:kern w:val="28"/>
      <w:sz w:val="22"/>
      <w:szCs w:val="22"/>
      <w:lang w:val="en-US"/>
    </w:rPr>
  </w:style>
  <w:style w:type="character" w:customStyle="1" w:styleId="NSN-021NormalAltNZchn">
    <w:name w:val="#NSN-021 Normal [Alt+N] Zchn"/>
    <w:link w:val="NSN-021NormalAltN"/>
    <w:rsid w:val="00CF031E"/>
    <w:rPr>
      <w:rFonts w:ascii="Arial" w:eastAsia="Times New Roman" w:hAnsi="Arial" w:cs="Arial"/>
      <w:kern w:val="28"/>
      <w:sz w:val="22"/>
      <w:szCs w:val="22"/>
      <w:lang w:val="en-US" w:eastAsia="de-DE" w:bidi="ar-SA"/>
    </w:rPr>
  </w:style>
  <w:style w:type="character" w:customStyle="1" w:styleId="berschrift3Zchn">
    <w:name w:val="Überschrift 3 Zchn"/>
    <w:aliases w:val="h3 Zchn"/>
    <w:link w:val="berschrift3"/>
    <w:rsid w:val="000775CC"/>
    <w:rPr>
      <w:rFonts w:ascii="Arial" w:eastAsia="SimSun" w:hAnsi="Arial"/>
      <w:sz w:val="28"/>
      <w:lang w:val="en-GB" w:eastAsia="en-US" w:bidi="ar-SA"/>
    </w:rPr>
  </w:style>
</w:styles>
</file>

<file path=word/webSettings.xml><?xml version="1.0" encoding="utf-8"?>
<w:webSettings xmlns:r="http://schemas.openxmlformats.org/officeDocument/2006/relationships" xmlns:w="http://schemas.openxmlformats.org/wordprocessingml/2006/main">
  <w:divs>
    <w:div w:id="81611690">
      <w:bodyDiv w:val="1"/>
      <w:marLeft w:val="0"/>
      <w:marRight w:val="0"/>
      <w:marTop w:val="0"/>
      <w:marBottom w:val="0"/>
      <w:divBdr>
        <w:top w:val="none" w:sz="0" w:space="0" w:color="auto"/>
        <w:left w:val="none" w:sz="0" w:space="0" w:color="auto"/>
        <w:bottom w:val="none" w:sz="0" w:space="0" w:color="auto"/>
        <w:right w:val="none" w:sz="0" w:space="0" w:color="auto"/>
      </w:divBdr>
      <w:divsChild>
        <w:div w:id="245578762">
          <w:marLeft w:val="0"/>
          <w:marRight w:val="0"/>
          <w:marTop w:val="0"/>
          <w:marBottom w:val="0"/>
          <w:divBdr>
            <w:top w:val="none" w:sz="0" w:space="0" w:color="auto"/>
            <w:left w:val="none" w:sz="0" w:space="0" w:color="auto"/>
            <w:bottom w:val="none" w:sz="0" w:space="0" w:color="auto"/>
            <w:right w:val="none" w:sz="0" w:space="0" w:color="auto"/>
          </w:divBdr>
        </w:div>
        <w:div w:id="400368324">
          <w:marLeft w:val="0"/>
          <w:marRight w:val="0"/>
          <w:marTop w:val="0"/>
          <w:marBottom w:val="0"/>
          <w:divBdr>
            <w:top w:val="none" w:sz="0" w:space="0" w:color="auto"/>
            <w:left w:val="none" w:sz="0" w:space="0" w:color="auto"/>
            <w:bottom w:val="none" w:sz="0" w:space="0" w:color="auto"/>
            <w:right w:val="none" w:sz="0" w:space="0" w:color="auto"/>
          </w:divBdr>
        </w:div>
        <w:div w:id="419260831">
          <w:marLeft w:val="0"/>
          <w:marRight w:val="0"/>
          <w:marTop w:val="0"/>
          <w:marBottom w:val="0"/>
          <w:divBdr>
            <w:top w:val="none" w:sz="0" w:space="0" w:color="auto"/>
            <w:left w:val="none" w:sz="0" w:space="0" w:color="auto"/>
            <w:bottom w:val="none" w:sz="0" w:space="0" w:color="auto"/>
            <w:right w:val="none" w:sz="0" w:space="0" w:color="auto"/>
          </w:divBdr>
        </w:div>
        <w:div w:id="831482381">
          <w:marLeft w:val="0"/>
          <w:marRight w:val="0"/>
          <w:marTop w:val="0"/>
          <w:marBottom w:val="0"/>
          <w:divBdr>
            <w:top w:val="none" w:sz="0" w:space="0" w:color="auto"/>
            <w:left w:val="none" w:sz="0" w:space="0" w:color="auto"/>
            <w:bottom w:val="none" w:sz="0" w:space="0" w:color="auto"/>
            <w:right w:val="none" w:sz="0" w:space="0" w:color="auto"/>
          </w:divBdr>
        </w:div>
        <w:div w:id="1098673573">
          <w:marLeft w:val="0"/>
          <w:marRight w:val="0"/>
          <w:marTop w:val="0"/>
          <w:marBottom w:val="0"/>
          <w:divBdr>
            <w:top w:val="none" w:sz="0" w:space="0" w:color="auto"/>
            <w:left w:val="none" w:sz="0" w:space="0" w:color="auto"/>
            <w:bottom w:val="none" w:sz="0" w:space="0" w:color="auto"/>
            <w:right w:val="none" w:sz="0" w:space="0" w:color="auto"/>
          </w:divBdr>
        </w:div>
        <w:div w:id="1401632238">
          <w:marLeft w:val="0"/>
          <w:marRight w:val="0"/>
          <w:marTop w:val="0"/>
          <w:marBottom w:val="0"/>
          <w:divBdr>
            <w:top w:val="none" w:sz="0" w:space="0" w:color="auto"/>
            <w:left w:val="none" w:sz="0" w:space="0" w:color="auto"/>
            <w:bottom w:val="none" w:sz="0" w:space="0" w:color="auto"/>
            <w:right w:val="none" w:sz="0" w:space="0" w:color="auto"/>
          </w:divBdr>
        </w:div>
        <w:div w:id="1645968292">
          <w:marLeft w:val="0"/>
          <w:marRight w:val="0"/>
          <w:marTop w:val="0"/>
          <w:marBottom w:val="0"/>
          <w:divBdr>
            <w:top w:val="none" w:sz="0" w:space="0" w:color="auto"/>
            <w:left w:val="none" w:sz="0" w:space="0" w:color="auto"/>
            <w:bottom w:val="none" w:sz="0" w:space="0" w:color="auto"/>
            <w:right w:val="none" w:sz="0" w:space="0" w:color="auto"/>
          </w:divBdr>
        </w:div>
        <w:div w:id="2027517354">
          <w:marLeft w:val="0"/>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867675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64846449">
      <w:bodyDiv w:val="1"/>
      <w:marLeft w:val="0"/>
      <w:marRight w:val="0"/>
      <w:marTop w:val="0"/>
      <w:marBottom w:val="0"/>
      <w:divBdr>
        <w:top w:val="none" w:sz="0" w:space="0" w:color="auto"/>
        <w:left w:val="none" w:sz="0" w:space="0" w:color="auto"/>
        <w:bottom w:val="none" w:sz="0" w:space="0" w:color="auto"/>
        <w:right w:val="none" w:sz="0" w:space="0" w:color="auto"/>
      </w:divBdr>
    </w:div>
    <w:div w:id="1635134811">
      <w:bodyDiv w:val="1"/>
      <w:marLeft w:val="0"/>
      <w:marRight w:val="0"/>
      <w:marTop w:val="0"/>
      <w:marBottom w:val="0"/>
      <w:divBdr>
        <w:top w:val="none" w:sz="0" w:space="0" w:color="auto"/>
        <w:left w:val="none" w:sz="0" w:space="0" w:color="auto"/>
        <w:bottom w:val="none" w:sz="0" w:space="0" w:color="auto"/>
        <w:right w:val="none" w:sz="0" w:space="0" w:color="auto"/>
      </w:divBdr>
    </w:div>
    <w:div w:id="1762021669">
      <w:bodyDiv w:val="1"/>
      <w:marLeft w:val="0"/>
      <w:marRight w:val="0"/>
      <w:marTop w:val="0"/>
      <w:marBottom w:val="0"/>
      <w:divBdr>
        <w:top w:val="none" w:sz="0" w:space="0" w:color="auto"/>
        <w:left w:val="none" w:sz="0" w:space="0" w:color="auto"/>
        <w:bottom w:val="none" w:sz="0" w:space="0" w:color="auto"/>
        <w:right w:val="none" w:sz="0" w:space="0" w:color="auto"/>
      </w:divBdr>
    </w:div>
    <w:div w:id="177671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5_TM/Ad-hoc_meetings/Multi-SDO_Model_Alignment/S5eMA20042.zip" TargetMode="External"/><Relationship Id="rId13" Type="http://schemas.openxmlformats.org/officeDocument/2006/relationships/hyperlink" Target="http://www.tmforum.org/browse.aspx?linkID=51375&amp;docID=19276" TargetMode="External"/><Relationship Id="rId18" Type="http://schemas.openxmlformats.org/officeDocument/2006/relationships/hyperlink" Target="ftp://ftp.3gpp.org/TSG_SA/WG5_TM/Ad-hoc_meetings/Multi-SDO_Model_Alignment/S5eMA20135.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tp://ftp.3gpp.org/TSG_SA/WG5_TM/Ad-hoc_meetings/Multi-SDO_Model_Alignment/S5eMA20126.zip" TargetMode="External"/><Relationship Id="rId7" Type="http://schemas.openxmlformats.org/officeDocument/2006/relationships/hyperlink" Target="ftp://ftp.3gpp.org/TSG_SA/WG5_TM/Ad-hoc_meetings/Multi-SDO_Model_Alignment/S5eMA20003.zip" TargetMode="External"/><Relationship Id="rId12" Type="http://schemas.openxmlformats.org/officeDocument/2006/relationships/hyperlink" Target="http://www.3gpp.org/ftp/specs/archive/28_series/28.620/28620-b00.zip" TargetMode="External"/><Relationship Id="rId17" Type="http://schemas.openxmlformats.org/officeDocument/2006/relationships/hyperlink" Target="http://webapp.etsi.org/meetingDocuments/ViewDocumentList.asp?MTG_Id=30828"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tp://ftp.3gpp.org/TSG_SA/WG5_TM/Ad-hoc_meetings/Multi-SDO_Model_Alignment/S5eMA20134.zip" TargetMode="External"/><Relationship Id="rId20" Type="http://schemas.openxmlformats.org/officeDocument/2006/relationships/hyperlink" Target="ftp://ftp.3gpp.org/TSG_SA/WG5_TM/Ad-hoc_meetings/Multi-SDO_Model_Alignment/S5eMA2012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TSG_SA/WG5_TM/Ad-hoc_meetings/Multi-SDO_Model_Alignment/S5eMA20126.zi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tp://ftp.3gpp.org/TSG_SA/WG5_TM/Ad-hoc_meetings/Multi-SDO_Model_Alignment/S5eMA20135.zip" TargetMode="External"/><Relationship Id="rId23" Type="http://schemas.openxmlformats.org/officeDocument/2006/relationships/header" Target="header2.xml"/><Relationship Id="rId10" Type="http://schemas.openxmlformats.org/officeDocument/2006/relationships/hyperlink" Target="ftp://ftp.3gpp.org/TSG_SA/WG5_TM/Ad-hoc_meetings/Multi-SDO_Model_Alignment/S5eMA20074.zip" TargetMode="External"/><Relationship Id="rId19" Type="http://schemas.openxmlformats.org/officeDocument/2006/relationships/hyperlink" Target="ftp://ftp.3gpp.org/TSG_SA/WG5_TM/Ad-hoc_meetings/Multi-SDO_Model_Alignment/S5eMA20134.zip" TargetMode="External"/><Relationship Id="rId4" Type="http://schemas.openxmlformats.org/officeDocument/2006/relationships/webSettings" Target="webSettings.xml"/><Relationship Id="rId9" Type="http://schemas.openxmlformats.org/officeDocument/2006/relationships/hyperlink" Target="ftp://ftp.3gpp.org/TSG_SA/WG5_TM/Ad-hoc_meetings/Multi-SDO_Model_Alignment/S5eMA20125.zip" TargetMode="External"/><Relationship Id="rId14" Type="http://schemas.openxmlformats.org/officeDocument/2006/relationships/hyperlink" Target="http://www.tmforum.org/browse.aspx?linkID=54081&amp;docID=21242"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NSN\div\tempates\3GPP_Tdoc_template.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3GPP_Tdoc_template.dot</Template>
  <TotalTime>0</TotalTime>
  <Pages>2</Pages>
  <Words>641</Words>
  <Characters>4041</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3GPP TSG-SA5 (Telecom Management)</vt:lpstr>
    </vt:vector>
  </TitlesOfParts>
  <Company>T-Mobile Austria GesmbH</Company>
  <LinksUpToDate>false</LinksUpToDate>
  <CharactersWithSpaces>4673</CharactersWithSpaces>
  <SharedDoc>false</SharedDoc>
  <HLinks>
    <vt:vector size="78" baseType="variant">
      <vt:variant>
        <vt:i4>1769593</vt:i4>
      </vt:variant>
      <vt:variant>
        <vt:i4>36</vt:i4>
      </vt:variant>
      <vt:variant>
        <vt:i4>0</vt:i4>
      </vt:variant>
      <vt:variant>
        <vt:i4>5</vt:i4>
      </vt:variant>
      <vt:variant>
        <vt:lpwstr>ftp://ftp.3gpp.org/TSG_SA/WG5_TM/Ad-hoc_meetings/Multi-SDO_Model_Alignment/S5eMA20130.zip</vt:lpwstr>
      </vt:variant>
      <vt:variant>
        <vt:lpwstr/>
      </vt:variant>
      <vt:variant>
        <vt:i4>1769592</vt:i4>
      </vt:variant>
      <vt:variant>
        <vt:i4>33</vt:i4>
      </vt:variant>
      <vt:variant>
        <vt:i4>0</vt:i4>
      </vt:variant>
      <vt:variant>
        <vt:i4>5</vt:i4>
      </vt:variant>
      <vt:variant>
        <vt:lpwstr>ftp://ftp.3gpp.org/TSG_SA/WG5_TM/Ad-hoc_meetings/Multi-SDO_Model_Alignment/S5eMA20131.zip</vt:lpwstr>
      </vt:variant>
      <vt:variant>
        <vt:lpwstr/>
      </vt:variant>
      <vt:variant>
        <vt:i4>1179710</vt:i4>
      </vt:variant>
      <vt:variant>
        <vt:i4>30</vt:i4>
      </vt:variant>
      <vt:variant>
        <vt:i4>0</vt:i4>
      </vt:variant>
      <vt:variant>
        <vt:i4>5</vt:i4>
      </vt:variant>
      <vt:variant>
        <vt:lpwstr>http://webapp.etsi.org/meetingDocuments/ViewDocumentList.asp?MTG_Id=30828</vt:lpwstr>
      </vt:variant>
      <vt:variant>
        <vt:lpwstr/>
      </vt:variant>
      <vt:variant>
        <vt:i4>1769593</vt:i4>
      </vt:variant>
      <vt:variant>
        <vt:i4>27</vt:i4>
      </vt:variant>
      <vt:variant>
        <vt:i4>0</vt:i4>
      </vt:variant>
      <vt:variant>
        <vt:i4>5</vt:i4>
      </vt:variant>
      <vt:variant>
        <vt:lpwstr>ftp://ftp.3gpp.org/TSG_SA/WG5_TM/Ad-hoc_meetings/Multi-SDO_Model_Alignment/S5eMA20130.zip</vt:lpwstr>
      </vt:variant>
      <vt:variant>
        <vt:lpwstr/>
      </vt:variant>
      <vt:variant>
        <vt:i4>1769592</vt:i4>
      </vt:variant>
      <vt:variant>
        <vt:i4>24</vt:i4>
      </vt:variant>
      <vt:variant>
        <vt:i4>0</vt:i4>
      </vt:variant>
      <vt:variant>
        <vt:i4>5</vt:i4>
      </vt:variant>
      <vt:variant>
        <vt:lpwstr>ftp://ftp.3gpp.org/TSG_SA/WG5_TM/Ad-hoc_meetings/Multi-SDO_Model_Alignment/S5eMA20131.zip</vt:lpwstr>
      </vt:variant>
      <vt:variant>
        <vt:lpwstr/>
      </vt:variant>
      <vt:variant>
        <vt:i4>3604523</vt:i4>
      </vt:variant>
      <vt:variant>
        <vt:i4>21</vt:i4>
      </vt:variant>
      <vt:variant>
        <vt:i4>0</vt:i4>
      </vt:variant>
      <vt:variant>
        <vt:i4>5</vt:i4>
      </vt:variant>
      <vt:variant>
        <vt:lpwstr>http://www.tmforum.org/browse.aspx?linkID=54081&amp;docID=21242</vt:lpwstr>
      </vt:variant>
      <vt:variant>
        <vt:lpwstr/>
      </vt:variant>
      <vt:variant>
        <vt:i4>3538991</vt:i4>
      </vt:variant>
      <vt:variant>
        <vt:i4>18</vt:i4>
      </vt:variant>
      <vt:variant>
        <vt:i4>0</vt:i4>
      </vt:variant>
      <vt:variant>
        <vt:i4>5</vt:i4>
      </vt:variant>
      <vt:variant>
        <vt:lpwstr>http://www.tmforum.org/browse.aspx?linkID=51375&amp;docID=19276</vt:lpwstr>
      </vt:variant>
      <vt:variant>
        <vt:lpwstr/>
      </vt:variant>
      <vt:variant>
        <vt:i4>1966193</vt:i4>
      </vt:variant>
      <vt:variant>
        <vt:i4>15</vt:i4>
      </vt:variant>
      <vt:variant>
        <vt:i4>0</vt:i4>
      </vt:variant>
      <vt:variant>
        <vt:i4>5</vt:i4>
      </vt:variant>
      <vt:variant>
        <vt:lpwstr>http://www.3gpp.org/ftp/specs/archive/28_series/28.620/28620-b00.zip</vt:lpwstr>
      </vt:variant>
      <vt:variant>
        <vt:lpwstr/>
      </vt:variant>
      <vt:variant>
        <vt:i4>1704063</vt:i4>
      </vt:variant>
      <vt:variant>
        <vt:i4>12</vt:i4>
      </vt:variant>
      <vt:variant>
        <vt:i4>0</vt:i4>
      </vt:variant>
      <vt:variant>
        <vt:i4>5</vt:i4>
      </vt:variant>
      <vt:variant>
        <vt:lpwstr>ftp://ftp.3gpp.org/TSG_SA/WG5_TM/Ad-hoc_meetings/Multi-SDO_Model_Alignment/S5eMA20126.zip</vt:lpwstr>
      </vt:variant>
      <vt:variant>
        <vt:lpwstr/>
      </vt:variant>
      <vt:variant>
        <vt:i4>2031740</vt:i4>
      </vt:variant>
      <vt:variant>
        <vt:i4>9</vt:i4>
      </vt:variant>
      <vt:variant>
        <vt:i4>0</vt:i4>
      </vt:variant>
      <vt:variant>
        <vt:i4>5</vt:i4>
      </vt:variant>
      <vt:variant>
        <vt:lpwstr>ftp://ftp.3gpp.org/TSG_SA/WG5_TM/Ad-hoc_meetings/Multi-SDO_Model_Alignment/S5eMA20074.zip</vt:lpwstr>
      </vt:variant>
      <vt:variant>
        <vt:lpwstr/>
      </vt:variant>
      <vt:variant>
        <vt:i4>1704060</vt:i4>
      </vt:variant>
      <vt:variant>
        <vt:i4>6</vt:i4>
      </vt:variant>
      <vt:variant>
        <vt:i4>0</vt:i4>
      </vt:variant>
      <vt:variant>
        <vt:i4>5</vt:i4>
      </vt:variant>
      <vt:variant>
        <vt:lpwstr>ftp://ftp.3gpp.org/TSG_SA/WG5_TM/Ad-hoc_meetings/Multi-SDO_Model_Alignment/S5eMA20125.zip</vt:lpwstr>
      </vt:variant>
      <vt:variant>
        <vt:lpwstr/>
      </vt:variant>
      <vt:variant>
        <vt:i4>1835130</vt:i4>
      </vt:variant>
      <vt:variant>
        <vt:i4>3</vt:i4>
      </vt:variant>
      <vt:variant>
        <vt:i4>0</vt:i4>
      </vt:variant>
      <vt:variant>
        <vt:i4>5</vt:i4>
      </vt:variant>
      <vt:variant>
        <vt:lpwstr>ftp://ftp.3gpp.org/TSG_SA/WG5_TM/Ad-hoc_meetings/Multi-SDO_Model_Alignment/S5eMA20042.zip</vt:lpwstr>
      </vt:variant>
      <vt:variant>
        <vt:lpwstr/>
      </vt:variant>
      <vt:variant>
        <vt:i4>1572987</vt:i4>
      </vt:variant>
      <vt:variant>
        <vt:i4>0</vt:i4>
      </vt:variant>
      <vt:variant>
        <vt:i4>0</vt:i4>
      </vt:variant>
      <vt:variant>
        <vt:i4>5</vt:i4>
      </vt:variant>
      <vt:variant>
        <vt:lpwstr>ftp://ftp.3gpp.org/TSG_SA/WG5_TM/Ad-hoc_meetings/Multi-SDO_Model_Alignment/S5eMA20003.zip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TSG-SA5 (Telecom Management)</dc:title>
  <dc:creator>SA5</dc:creator>
  <cp:lastModifiedBy>Bernd</cp:lastModifiedBy>
  <cp:revision>3</cp:revision>
  <cp:lastPrinted>2009-08-11T11:26:00Z</cp:lastPrinted>
  <dcterms:created xsi:type="dcterms:W3CDTF">2014-05-23T10:48:00Z</dcterms:created>
  <dcterms:modified xsi:type="dcterms:W3CDTF">2014-05-23T10:51:00Z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TentativeReviewCycleID">
    <vt:i4>129092428</vt:i4>
  </property>
  <property fmtid="{D5CDD505-2E9C-101B-9397-08002B2CF9AE}" pid="4" name="_ReviewCycleID">
    <vt:i4>129092428</vt:i4>
  </property>
  <property fmtid="{D5CDD505-2E9C-101B-9397-08002B2CF9AE}" pid="5" name="_EmailEntryID">
    <vt:lpwstr>00000000B0212AA49BA34E4E9D70F1230A88AB5604502100</vt:lpwstr>
  </property>
  <property fmtid="{D5CDD505-2E9C-101B-9397-08002B2CF9AE}" pid="6" name="_EmailStoreID">
    <vt:lpwstr>0000000038A1BB1005E5101AA1BB08002B2A56C200006D737073742E646C6C00000000004E495441F9BFB80100AA0037D96E0000000044003A005C004F00750074006C006F006F006B005C0032003000310032002D00510033002E007000730074000000</vt:lpwstr>
  </property>
  <property fmtid="{D5CDD505-2E9C-101B-9397-08002B2CF9AE}" pid="7" name="_ms_pID_725343">
    <vt:lpwstr>(3)ZOqSQMmZ+bJPt4YlZbSwD5U4ka9VAvnIoRxko9rgj5uU4iPgoEYUJ5OiyXrwUxIGlsf58uLc_x000d_
VgB2ZG7igEU41oPKVyDBYXIbyrLTAfuJcpkpw332vnQLhPajPBN403NpKjX3yAI9UTU4DiVB_x000d_
6HTfaLOc6PQVftWmcXh/ygXwZtT0AXl3vDxnedqWYJiU1CozV68sv1iJUz8RacGCMafpqEzu_x000d_
lIKH1iVCf33xLq5TLw</vt:lpwstr>
  </property>
  <property fmtid="{D5CDD505-2E9C-101B-9397-08002B2CF9AE}" pid="8" name="_ms_pID_7253431">
    <vt:lpwstr>LW/SbDg1IVxa7MrP+9+nFBuHjENlxqC4fHhjNoKMy0tMjDtcQmOSqv_x000d_
chBbHiC29nwY4b5Z8SX1oKCLl14wDmuXToLDci4WikB8hyAY1ud35+a5JR+RzA/5IyCwTfoP_x000d_
/aeRg9QA1eNwnwmVIeBR/4BtcIZ4N6ubBaxXVQHEnxXK61OMVWwt4/XJ80UP4c1suGULCutN_x000d_
Zpnq0kbfyz+KJGMBgsEUqMFvDBdpCy+3AKiV</vt:lpwstr>
  </property>
  <property fmtid="{D5CDD505-2E9C-101B-9397-08002B2CF9AE}" pid="9" name="_ReviewingToolsShownOnce">
    <vt:lpwstr/>
  </property>
  <property fmtid="{D5CDD505-2E9C-101B-9397-08002B2CF9AE}" pid="10" name="_ms_pID_7253432">
    <vt:lpwstr>YPVQrEjdFe0w3QJVimi/Hyc=</vt:lpwstr>
  </property>
  <property fmtid="{D5CDD505-2E9C-101B-9397-08002B2CF9AE}" pid="11" name="sflag">
    <vt:lpwstr>1348488183</vt:lpwstr>
  </property>
</Properties>
</file>